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3CE" w:rsidRPr="00CC4D0C" w:rsidRDefault="008463CE" w:rsidP="008463CE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8463CE" w:rsidRDefault="008463CE" w:rsidP="008463C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8463CE" w:rsidRPr="00CC4D0C" w:rsidRDefault="008463CE" w:rsidP="008463C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8463CE" w:rsidRDefault="008463CE" w:rsidP="008463C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8463CE" w:rsidRDefault="008463CE" w:rsidP="008463C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8463CE" w:rsidRPr="00343D07" w:rsidRDefault="008463CE" w:rsidP="008463C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杜雪峰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1976年12月26日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高中文化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4F4131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8463CE" w:rsidRPr="00343D07" w:rsidRDefault="006F09BB" w:rsidP="008463C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杜雪峰</w:t>
      </w:r>
      <w:r w:rsidR="008463CE" w:rsidRPr="00343D07">
        <w:rPr>
          <w:rFonts w:ascii="仿宋" w:eastAsia="仿宋" w:hAnsi="仿宋" w:hint="eastAsia"/>
          <w:sz w:val="32"/>
          <w:szCs w:val="32"/>
        </w:rPr>
        <w:t>在服刑期间，</w:t>
      </w:r>
      <w:r w:rsidR="00BC1B34">
        <w:rPr>
          <w:rFonts w:ascii="仿宋" w:eastAsia="仿宋" w:hAnsi="仿宋" w:hint="eastAsia"/>
          <w:sz w:val="32"/>
          <w:szCs w:val="32"/>
        </w:rPr>
        <w:t>认真遵守监规，</w:t>
      </w:r>
      <w:r w:rsidR="00BC1B34" w:rsidRPr="001016B3"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 w:rsidR="00BC1B34" w:rsidRPr="00343D07">
        <w:rPr>
          <w:rFonts w:ascii="仿宋" w:eastAsia="仿宋" w:hAnsi="仿宋" w:hint="eastAsia"/>
          <w:sz w:val="32"/>
          <w:szCs w:val="32"/>
        </w:rPr>
        <w:t>确有悔改表现</w:t>
      </w:r>
      <w:r w:rsidR="00BC1B34">
        <w:rPr>
          <w:rFonts w:ascii="仿宋" w:eastAsia="仿宋" w:hAnsi="仿宋" w:hint="eastAsia"/>
          <w:sz w:val="32"/>
          <w:szCs w:val="32"/>
        </w:rPr>
        <w:t>。</w:t>
      </w:r>
    </w:p>
    <w:p w:rsidR="008463CE" w:rsidRPr="00B5177D" w:rsidRDefault="008463CE" w:rsidP="008463C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5177D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B5177D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杜雪峰</w:t>
      </w:r>
      <w:r w:rsidRPr="00B5177D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B5177D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八个月。特报请裁定。</w:t>
      </w:r>
    </w:p>
    <w:p w:rsidR="008463CE" w:rsidRPr="00343D07" w:rsidRDefault="008463CE" w:rsidP="008463CE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此致</w:t>
      </w:r>
    </w:p>
    <w:p w:rsidR="008463CE" w:rsidRPr="00343D07" w:rsidRDefault="008463CE" w:rsidP="008463CE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</w:t>
      </w:r>
      <w:r w:rsidRPr="00343D07">
        <w:rPr>
          <w:rFonts w:ascii="仿宋" w:eastAsia="仿宋" w:hAnsi="仿宋" w:hint="eastAsia"/>
          <w:sz w:val="32"/>
          <w:szCs w:val="32"/>
        </w:rPr>
        <w:t>人民法院</w:t>
      </w:r>
    </w:p>
    <w:p w:rsidR="008463CE" w:rsidRPr="00343D07" w:rsidRDefault="008463CE" w:rsidP="008463CE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8463CE" w:rsidRPr="00343D07" w:rsidRDefault="008463CE" w:rsidP="008463CE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8463CE" w:rsidRPr="00343D07" w:rsidRDefault="008463CE" w:rsidP="008463C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8463CE" w:rsidRPr="00343D07" w:rsidRDefault="008463CE" w:rsidP="008463C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8463CE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A2576"/>
    <w:rsid w:val="004B4753"/>
    <w:rsid w:val="004C10E1"/>
    <w:rsid w:val="004D0F27"/>
    <w:rsid w:val="004E1A65"/>
    <w:rsid w:val="004F4131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6F09BB"/>
    <w:rsid w:val="00713E30"/>
    <w:rsid w:val="007253F9"/>
    <w:rsid w:val="00754436"/>
    <w:rsid w:val="00796CC2"/>
    <w:rsid w:val="007A186D"/>
    <w:rsid w:val="007F19C4"/>
    <w:rsid w:val="007F3F80"/>
    <w:rsid w:val="008132F0"/>
    <w:rsid w:val="008463CE"/>
    <w:rsid w:val="008C7E69"/>
    <w:rsid w:val="009057B9"/>
    <w:rsid w:val="009266A1"/>
    <w:rsid w:val="00951194"/>
    <w:rsid w:val="009A3700"/>
    <w:rsid w:val="00AB567B"/>
    <w:rsid w:val="00AD4234"/>
    <w:rsid w:val="00AE1425"/>
    <w:rsid w:val="00B222D3"/>
    <w:rsid w:val="00B83387"/>
    <w:rsid w:val="00B925B6"/>
    <w:rsid w:val="00BB3F26"/>
    <w:rsid w:val="00BC1B34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2D93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1B6B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7230D6-ABD8-4EC3-A5A3-F60AED4F5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9BA52426.dotm</Template>
  <TotalTime>955</TotalTime>
  <Pages>1</Pages>
  <Words>31</Words>
  <Characters>182</Characters>
  <Application>Microsoft Office Word</Application>
  <DocSecurity>0</DocSecurity>
  <Lines>1</Lines>
  <Paragraphs>1</Paragraphs>
  <ScaleCrop>false</ScaleCrop>
  <Company>China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2025-07-01T04:34:00Z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