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05D" w:rsidRPr="00CC4D0C" w:rsidRDefault="005B105D" w:rsidP="005B105D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5B105D" w:rsidRDefault="005B105D" w:rsidP="005B105D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5B105D" w:rsidRPr="00CC4D0C" w:rsidRDefault="005B105D" w:rsidP="005B105D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5B105D" w:rsidRDefault="005B105D" w:rsidP="005B105D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5B105D" w:rsidRPr="00343D07" w:rsidRDefault="005B105D" w:rsidP="005B105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李胜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1981年6月11日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noProof/>
          <w:sz w:val="32"/>
          <w:szCs w:val="32"/>
        </w:rPr>
        <w:t>本科</w:t>
      </w:r>
      <w:r w:rsidRPr="00EA6217">
        <w:rPr>
          <w:rFonts w:ascii="仿宋" w:eastAsia="仿宋" w:hAnsi="仿宋" w:hint="eastAsia"/>
          <w:noProof/>
          <w:sz w:val="32"/>
          <w:szCs w:val="32"/>
        </w:rPr>
        <w:t>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86467B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5B105D" w:rsidRPr="00343D07" w:rsidRDefault="0086467B" w:rsidP="005B105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李胜</w:t>
      </w:r>
      <w:r w:rsidR="005B105D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343D07">
        <w:rPr>
          <w:rFonts w:ascii="仿宋" w:eastAsia="仿宋" w:hAnsi="仿宋" w:hint="eastAsia"/>
          <w:sz w:val="32"/>
          <w:szCs w:val="32"/>
        </w:rPr>
        <w:t>接受教育改造，</w:t>
      </w:r>
      <w:r w:rsidR="005B105D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B105D" w:rsidRPr="004119F9" w:rsidRDefault="005B105D" w:rsidP="005B105D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</w:t>
      </w:r>
      <w:r w:rsidRPr="004119F9">
        <w:rPr>
          <w:rFonts w:ascii="仿宋" w:eastAsia="仿宋" w:hAnsi="仿宋" w:hint="eastAsia"/>
          <w:color w:val="000000" w:themeColor="text1"/>
          <w:sz w:val="32"/>
          <w:szCs w:val="32"/>
        </w:rPr>
        <w:t>讼法》第二百七十三条第二款之规定，建议对罪犯</w:t>
      </w:r>
      <w:r w:rsidRPr="004119F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李胜</w:t>
      </w:r>
      <w:r w:rsidRPr="004119F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4119F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四个月。特报请裁定。</w:t>
      </w:r>
    </w:p>
    <w:p w:rsidR="005B105D" w:rsidRPr="004119F9" w:rsidRDefault="005B105D" w:rsidP="005B105D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4119F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5B105D" w:rsidRPr="00343D07" w:rsidRDefault="005B105D" w:rsidP="005B105D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</w:t>
      </w:r>
      <w:r w:rsidRPr="00343D07">
        <w:rPr>
          <w:rFonts w:ascii="仿宋" w:eastAsia="仿宋" w:hAnsi="仿宋" w:hint="eastAsia"/>
          <w:sz w:val="32"/>
          <w:szCs w:val="32"/>
        </w:rPr>
        <w:t>人民法院</w:t>
      </w:r>
    </w:p>
    <w:p w:rsidR="005B105D" w:rsidRPr="00343D07" w:rsidRDefault="005B105D" w:rsidP="005B105D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5B105D" w:rsidRPr="00343D07" w:rsidRDefault="005B105D" w:rsidP="005B105D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5B105D" w:rsidRPr="00343D07" w:rsidRDefault="005B105D" w:rsidP="005B105D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5B105D" w:rsidRPr="00343D07" w:rsidRDefault="005B105D" w:rsidP="005B105D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1E78DF" w:rsidRPr="00E82017" w:rsidRDefault="001E78DF" w:rsidP="005B105D">
      <w:pPr>
        <w:spacing w:line="580" w:lineRule="exact"/>
      </w:pPr>
      <w:bookmarkStart w:id="0" w:name="_GoBack"/>
      <w:bookmarkEnd w:id="0"/>
    </w:p>
    <w:sectPr w:rsidR="001E78DF" w:rsidRPr="00E82017" w:rsidSect="00631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E78DF"/>
    <w:rsid w:val="001F27DB"/>
    <w:rsid w:val="00200BAF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B105D"/>
    <w:rsid w:val="005C578F"/>
    <w:rsid w:val="00610084"/>
    <w:rsid w:val="006319D4"/>
    <w:rsid w:val="00631B93"/>
    <w:rsid w:val="00635D31"/>
    <w:rsid w:val="006426E3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86860"/>
    <w:rsid w:val="00796CC2"/>
    <w:rsid w:val="007A186D"/>
    <w:rsid w:val="007B283C"/>
    <w:rsid w:val="007E7B2B"/>
    <w:rsid w:val="007F19C4"/>
    <w:rsid w:val="007F3F80"/>
    <w:rsid w:val="008132F0"/>
    <w:rsid w:val="00853FEF"/>
    <w:rsid w:val="0086467B"/>
    <w:rsid w:val="008C7E69"/>
    <w:rsid w:val="009057B9"/>
    <w:rsid w:val="009266A1"/>
    <w:rsid w:val="00951194"/>
    <w:rsid w:val="009A3700"/>
    <w:rsid w:val="00A04AED"/>
    <w:rsid w:val="00A5414E"/>
    <w:rsid w:val="00AB567B"/>
    <w:rsid w:val="00AD4234"/>
    <w:rsid w:val="00B222D3"/>
    <w:rsid w:val="00B925B6"/>
    <w:rsid w:val="00BB3F26"/>
    <w:rsid w:val="00BC3DA4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B4F32"/>
    <w:rsid w:val="00DD0251"/>
    <w:rsid w:val="00E0651D"/>
    <w:rsid w:val="00E06803"/>
    <w:rsid w:val="00E144AA"/>
    <w:rsid w:val="00E22FBD"/>
    <w:rsid w:val="00E27BCA"/>
    <w:rsid w:val="00E44C4B"/>
    <w:rsid w:val="00E64E4D"/>
    <w:rsid w:val="00E82017"/>
    <w:rsid w:val="00E8261A"/>
    <w:rsid w:val="00E96262"/>
    <w:rsid w:val="00ED491B"/>
    <w:rsid w:val="00ED64AD"/>
    <w:rsid w:val="00ED7C7D"/>
    <w:rsid w:val="00EE2A37"/>
    <w:rsid w:val="00EF0EB0"/>
    <w:rsid w:val="00F00673"/>
    <w:rsid w:val="00F119D0"/>
    <w:rsid w:val="00F21CF2"/>
    <w:rsid w:val="00F32458"/>
    <w:rsid w:val="00F414A8"/>
    <w:rsid w:val="00F577D2"/>
    <w:rsid w:val="00F61055"/>
    <w:rsid w:val="00F61CF7"/>
    <w:rsid w:val="00F61F52"/>
    <w:rsid w:val="00F82BC7"/>
    <w:rsid w:val="00FC0514"/>
    <w:rsid w:val="00FD529D"/>
    <w:rsid w:val="00FE6E0C"/>
    <w:rsid w:val="7CAC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2B63C8-9ABF-4488-A89E-0E07FE49D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771CA6F1.dotm</Template>
  <TotalTime>948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132</cp:revision>
  <cp:lastPrinted>2022-06-22T02:19:00Z</cp:lastPrinted>
  <dcterms:created xsi:type="dcterms:W3CDTF">2022-03-23T06:35:00Z</dcterms:created>
  <dcterms:modified xsi:type="dcterms:W3CDTF">2025-07-01T04:37:00Z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C2866BA3BEBC4D82ADE3D546344A4504</vt:lpwstr>
  </property>
</Properties>
</file>