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罪犯李成国，男，1982年11月7日出生，初中文化。现在四川省眉州监狱服刑。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为此，根据《中华人民共和国监狱法》第二十九条、《中华人民共和国刑法》第七十八条、《中华人民共和国刑事诉讼法》第二百七十三条第二款的规定，建议对罪犯李成国减刑八个月。特报请裁定。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7040" w:firstLineChars="2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85CB3"/>
    <w:rsid w:val="00C5493B"/>
    <w:rsid w:val="00CA6DB9"/>
    <w:rsid w:val="3A89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CA9DFAEC97AF4E9597F80697E2C50A33</vt:lpwstr>
  </property>
</Properties>
</file>