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E2" w:rsidRPr="00CC4D0C" w:rsidRDefault="007E70E2" w:rsidP="007E70E2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7E70E2" w:rsidRDefault="007E70E2" w:rsidP="007E70E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7E70E2" w:rsidRPr="00CC4D0C" w:rsidRDefault="007E70E2" w:rsidP="007E70E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7E70E2" w:rsidRDefault="007E70E2" w:rsidP="007E70E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E70E2" w:rsidRPr="00343D07" w:rsidRDefault="007E70E2" w:rsidP="007E70E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李世伟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1984年10月30日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9627B7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7E70E2" w:rsidRPr="00343D07" w:rsidRDefault="009627B7" w:rsidP="007E70E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李世伟</w:t>
      </w:r>
      <w:r w:rsidR="007E70E2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7E70E2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7E70E2" w:rsidRPr="00FF3627" w:rsidRDefault="007E70E2" w:rsidP="007E70E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</w:t>
      </w:r>
      <w:r w:rsidRPr="00FF3627">
        <w:rPr>
          <w:rFonts w:ascii="仿宋" w:eastAsia="仿宋" w:hAnsi="仿宋" w:hint="eastAsia"/>
          <w:color w:val="000000" w:themeColor="text1"/>
          <w:sz w:val="32"/>
          <w:szCs w:val="32"/>
        </w:rPr>
        <w:t>建议对罪犯</w:t>
      </w:r>
      <w:r w:rsidRPr="00FF362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李世伟</w:t>
      </w:r>
      <w:r w:rsidRPr="00FF3627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FF362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六个月。特报请裁定。</w:t>
      </w:r>
    </w:p>
    <w:p w:rsidR="007E70E2" w:rsidRPr="00343D07" w:rsidRDefault="007E70E2" w:rsidP="007E70E2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此致</w:t>
      </w:r>
    </w:p>
    <w:p w:rsidR="007E70E2" w:rsidRPr="00343D07" w:rsidRDefault="007E70E2" w:rsidP="007E70E2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7E70E2" w:rsidRPr="00343D07" w:rsidRDefault="007E70E2" w:rsidP="007E70E2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7E70E2" w:rsidRPr="00343D07" w:rsidRDefault="007E70E2" w:rsidP="007E70E2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7E70E2" w:rsidRPr="00343D07" w:rsidRDefault="007E70E2" w:rsidP="007E70E2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7E70E2" w:rsidRPr="00343D07" w:rsidRDefault="007E70E2" w:rsidP="007E70E2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547BC" w:rsidRPr="001F4F62" w:rsidRDefault="003547BC" w:rsidP="007E70E2">
      <w:bookmarkStart w:id="0" w:name="_GoBack"/>
      <w:bookmarkEnd w:id="0"/>
    </w:p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D7296"/>
    <w:rsid w:val="001F27DB"/>
    <w:rsid w:val="001F4F62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0263D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E70E2"/>
    <w:rsid w:val="007F19C4"/>
    <w:rsid w:val="007F3F80"/>
    <w:rsid w:val="008132F0"/>
    <w:rsid w:val="008C7E69"/>
    <w:rsid w:val="009057B9"/>
    <w:rsid w:val="009266A1"/>
    <w:rsid w:val="00951194"/>
    <w:rsid w:val="009627B7"/>
    <w:rsid w:val="009A3700"/>
    <w:rsid w:val="009D48DB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116B"/>
    <w:rsid w:val="00CC4BE7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21DAB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24307C-B2C8-407F-8EEA-BBB5B5B8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E6F7EFE7.dotm</Template>
  <TotalTime>953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2025-07-01T04:37:00Z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