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罪犯朱宇，男，1993年4月22日出生，初中文化。现在四川省眉州监狱服刑。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为此，根据《中华人民共和国监狱法》第二十九条、《中华人民共和国刑法》第七十八条、《中华人民共和国刑事诉讼法》第二百七十三条第二款的规定，建议对罪犯朱宇减刑六个月。特报请裁定。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720" w:firstLineChars="21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9A350F"/>
    <w:rsid w:val="009A5F3D"/>
    <w:rsid w:val="00A85CB3"/>
    <w:rsid w:val="00CA6DB9"/>
    <w:rsid w:val="79A0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122</Words>
  <Characters>700</Characters>
  <Lines>5</Lines>
  <Paragraphs>1</Paragraphs>
  <TotalTime>0</TotalTime>
  <ScaleCrop>false</ScaleCrop>
  <LinksUpToDate>false</LinksUpToDate>
  <CharactersWithSpaces>821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1A3ADABF14944DADBFA6620BB1C0BC3D</vt:lpwstr>
  </property>
</Properties>
</file>