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罪犯朱嘉，男，</w:t>
      </w:r>
      <w:r>
        <w:rPr>
          <w:rFonts w:ascii="仿宋" w:hAnsi="仿宋" w:eastAsia="仿宋"/>
          <w:sz w:val="32"/>
          <w:szCs w:val="32"/>
        </w:rPr>
        <w:t>1990年7月4日</w:t>
      </w:r>
      <w:r>
        <w:rPr>
          <w:rFonts w:hint="eastAsia" w:ascii="仿宋" w:hAnsi="仿宋" w:eastAsia="仿宋"/>
          <w:sz w:val="32"/>
          <w:szCs w:val="32"/>
        </w:rPr>
        <w:t>出生，小学文化，现在四川省眉州监狱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，建议对罪犯朱嘉减刑</w:t>
      </w:r>
      <w:r>
        <w:rPr>
          <w:rFonts w:hint="eastAsia" w:ascii="仿宋" w:hAnsi="仿宋" w:eastAsia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sz w:val="32"/>
          <w:szCs w:val="32"/>
        </w:rPr>
        <w:t>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1B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A7C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5F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647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1EE7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713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0F81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5C0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451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4F7902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41F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109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919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8DF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8F7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2A8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865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07E0B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406F58"/>
    <w:rsid w:val="0219664E"/>
    <w:rsid w:val="04134C4C"/>
    <w:rsid w:val="05387E8F"/>
    <w:rsid w:val="0A78026C"/>
    <w:rsid w:val="0BDC787A"/>
    <w:rsid w:val="0CDC260E"/>
    <w:rsid w:val="0D1B20F2"/>
    <w:rsid w:val="0E2938EB"/>
    <w:rsid w:val="0E7F08B5"/>
    <w:rsid w:val="10055166"/>
    <w:rsid w:val="10542BAA"/>
    <w:rsid w:val="10FA7250"/>
    <w:rsid w:val="11263F5A"/>
    <w:rsid w:val="11F31395"/>
    <w:rsid w:val="123F728C"/>
    <w:rsid w:val="13AE6D9F"/>
    <w:rsid w:val="18124D90"/>
    <w:rsid w:val="19E8090B"/>
    <w:rsid w:val="1B754788"/>
    <w:rsid w:val="1CAF6142"/>
    <w:rsid w:val="1FB12F64"/>
    <w:rsid w:val="22C31CDA"/>
    <w:rsid w:val="23677B13"/>
    <w:rsid w:val="24AB71F6"/>
    <w:rsid w:val="25533937"/>
    <w:rsid w:val="26F13B59"/>
    <w:rsid w:val="29B616DA"/>
    <w:rsid w:val="2A065817"/>
    <w:rsid w:val="2AAA3DF6"/>
    <w:rsid w:val="2BCD1158"/>
    <w:rsid w:val="2C7821C0"/>
    <w:rsid w:val="2EA008E2"/>
    <w:rsid w:val="2F2248C2"/>
    <w:rsid w:val="2F4A7FF3"/>
    <w:rsid w:val="32F537AB"/>
    <w:rsid w:val="35BB2FD6"/>
    <w:rsid w:val="379E2C5A"/>
    <w:rsid w:val="3A2E6BA9"/>
    <w:rsid w:val="3A303DA7"/>
    <w:rsid w:val="3B072F94"/>
    <w:rsid w:val="3B3630DB"/>
    <w:rsid w:val="3BE83C1B"/>
    <w:rsid w:val="3D216565"/>
    <w:rsid w:val="3E201778"/>
    <w:rsid w:val="3E8A1CD9"/>
    <w:rsid w:val="3EB2305B"/>
    <w:rsid w:val="3EB62C77"/>
    <w:rsid w:val="3F512CAC"/>
    <w:rsid w:val="3FD30028"/>
    <w:rsid w:val="3FE01C53"/>
    <w:rsid w:val="3FE20C83"/>
    <w:rsid w:val="415011E2"/>
    <w:rsid w:val="437F66BC"/>
    <w:rsid w:val="48C92BCD"/>
    <w:rsid w:val="4938515D"/>
    <w:rsid w:val="4B2A5BEE"/>
    <w:rsid w:val="4C1C0AFB"/>
    <w:rsid w:val="4C4B759E"/>
    <w:rsid w:val="4CC237CA"/>
    <w:rsid w:val="4D6342E4"/>
    <w:rsid w:val="4E1C284F"/>
    <w:rsid w:val="4F5A5FD0"/>
    <w:rsid w:val="504E6503"/>
    <w:rsid w:val="51FE2FB7"/>
    <w:rsid w:val="5225457E"/>
    <w:rsid w:val="52874FBA"/>
    <w:rsid w:val="53815C55"/>
    <w:rsid w:val="53BB0720"/>
    <w:rsid w:val="553F70EB"/>
    <w:rsid w:val="56C62D81"/>
    <w:rsid w:val="57146605"/>
    <w:rsid w:val="58C7001B"/>
    <w:rsid w:val="59694595"/>
    <w:rsid w:val="597857FC"/>
    <w:rsid w:val="5ACD2312"/>
    <w:rsid w:val="5B791AD6"/>
    <w:rsid w:val="5C3D1591"/>
    <w:rsid w:val="5E4F765C"/>
    <w:rsid w:val="5ED46B1A"/>
    <w:rsid w:val="60CB6A95"/>
    <w:rsid w:val="61EB696C"/>
    <w:rsid w:val="65060647"/>
    <w:rsid w:val="683146A8"/>
    <w:rsid w:val="68A10FF4"/>
    <w:rsid w:val="69423C90"/>
    <w:rsid w:val="6B5623F2"/>
    <w:rsid w:val="6E280C80"/>
    <w:rsid w:val="6FA603B6"/>
    <w:rsid w:val="70B231C7"/>
    <w:rsid w:val="713A0AE0"/>
    <w:rsid w:val="725D5EEF"/>
    <w:rsid w:val="74356238"/>
    <w:rsid w:val="747F6AE6"/>
    <w:rsid w:val="74C12BF5"/>
    <w:rsid w:val="77075E56"/>
    <w:rsid w:val="77B84339"/>
    <w:rsid w:val="789C784E"/>
    <w:rsid w:val="79833B1C"/>
    <w:rsid w:val="79C36530"/>
    <w:rsid w:val="7D7822A9"/>
    <w:rsid w:val="7DDD4A14"/>
    <w:rsid w:val="7E347BA7"/>
    <w:rsid w:val="7FD9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95754788</Template>
  <Company>Microsoft</Company>
  <Pages>46</Pages>
  <Words>3248</Words>
  <Characters>18517</Characters>
  <Lines>154</Lines>
  <Paragraphs>43</Paragraphs>
  <TotalTime>0</TotalTime>
  <ScaleCrop>false</ScaleCrop>
  <LinksUpToDate>false</LinksUpToDate>
  <CharactersWithSpaces>21722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2025-04-01T09:27:00Z</dcterms:created>
  <dc:creator>Billgates</dc:creator>
  <cp:lastModifiedBy>6391</cp:lastModifiedBy>
  <cp:lastPrinted>2018-02-22T08:11:00Z</cp:lastPrinted>
  <dcterms:modified xsi:type="dcterms:W3CDTF">2025-07-01T06:33:20Z</dcterms:modified>
  <dc:title>四川省眉山监狱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