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文杰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1977年6月6日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高中文化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文杰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六个月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19304488"/>
    <w:rsid w:val="1B562616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7C2CD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2025-07-01T08:20:26Z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