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282" w:rsidRPr="00CC4D0C" w:rsidRDefault="00D37282" w:rsidP="00D37282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D37282" w:rsidRDefault="00D37282" w:rsidP="00D3728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D37282" w:rsidRPr="00CC4D0C" w:rsidRDefault="00D37282" w:rsidP="00D3728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D37282" w:rsidRDefault="00D37282" w:rsidP="00D37282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D37282" w:rsidRPr="00343D07" w:rsidRDefault="00D37282" w:rsidP="00D3728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张夏铭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1981年9月29日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高中文化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9C1BA6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D37282" w:rsidRPr="00343D07" w:rsidRDefault="009C1BA6" w:rsidP="00D3728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张夏铭</w:t>
      </w:r>
      <w:r w:rsidR="00D37282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D37282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D37282" w:rsidRPr="006A04DF" w:rsidRDefault="00D37282" w:rsidP="00D3728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</w:t>
      </w:r>
      <w:r w:rsidRPr="006A04DF">
        <w:rPr>
          <w:rFonts w:ascii="仿宋" w:eastAsia="仿宋" w:hAnsi="仿宋" w:hint="eastAsia"/>
          <w:color w:val="000000" w:themeColor="text1"/>
          <w:sz w:val="32"/>
          <w:szCs w:val="32"/>
        </w:rPr>
        <w:t>讼法》第二百七十三条第二款之规定，建议对罪犯</w:t>
      </w:r>
      <w:r w:rsidRPr="006A04DF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张夏铭</w:t>
      </w:r>
      <w:r w:rsidRPr="006A04DF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6A04DF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六个月。特报请裁定。</w:t>
      </w:r>
    </w:p>
    <w:p w:rsidR="00D37282" w:rsidRPr="006A04DF" w:rsidRDefault="00D37282" w:rsidP="00D37282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A04DF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D37282" w:rsidRPr="006A04DF" w:rsidRDefault="00D37282" w:rsidP="00D37282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A04DF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D37282" w:rsidRPr="00343D07" w:rsidRDefault="00D37282" w:rsidP="00D37282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D37282" w:rsidRPr="00343D07" w:rsidRDefault="00D37282" w:rsidP="00D37282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D37282" w:rsidRPr="00343D07" w:rsidRDefault="00D37282" w:rsidP="00D37282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D37282" w:rsidRPr="00343D07" w:rsidRDefault="00D37282" w:rsidP="00D37282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15DEC" w:rsidRPr="00172327" w:rsidRDefault="00015DEC" w:rsidP="00D37282">
      <w:bookmarkStart w:id="0" w:name="_GoBack"/>
      <w:bookmarkEnd w:id="0"/>
    </w:p>
    <w:sectPr w:rsidR="00015DEC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128AD"/>
    <w:rsid w:val="00015DEC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8582B"/>
    <w:rsid w:val="003A16BF"/>
    <w:rsid w:val="003A1C87"/>
    <w:rsid w:val="003A31DA"/>
    <w:rsid w:val="003A7B65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1EEA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A7876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0333"/>
    <w:rsid w:val="009057B9"/>
    <w:rsid w:val="009266A1"/>
    <w:rsid w:val="00951194"/>
    <w:rsid w:val="009A3700"/>
    <w:rsid w:val="009C1BA6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37282"/>
    <w:rsid w:val="00D43436"/>
    <w:rsid w:val="00D80FB6"/>
    <w:rsid w:val="00DD0251"/>
    <w:rsid w:val="00E0651D"/>
    <w:rsid w:val="00E06803"/>
    <w:rsid w:val="00E22FBD"/>
    <w:rsid w:val="00E27BCA"/>
    <w:rsid w:val="00E42E37"/>
    <w:rsid w:val="00E44C4B"/>
    <w:rsid w:val="00E64E4D"/>
    <w:rsid w:val="00E66D7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668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00FF5384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28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906898-A6E4-40F0-BD81-1974CDE32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A7BB2392.dotm</Template>
  <TotalTime>953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2025-07-01T04:39:00Z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