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07" w:rsidRPr="00CC4D0C" w:rsidRDefault="00E56D07" w:rsidP="00E56D07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56D07" w:rsidRDefault="00E56D07" w:rsidP="00E56D0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E56D07" w:rsidRPr="00CC4D0C" w:rsidRDefault="00E56D07" w:rsidP="00E56D0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E56D07" w:rsidRDefault="00E56D07" w:rsidP="00E56D07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56D07" w:rsidRPr="00343D07" w:rsidRDefault="00E56D07" w:rsidP="00E56D0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廖翔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1989年5月9日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D65F17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E56D07" w:rsidRPr="00343D07" w:rsidRDefault="00D65F17" w:rsidP="00E56D0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廖翔</w:t>
      </w:r>
      <w:r w:rsidR="00E56D07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E56D07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56D07" w:rsidRPr="002F5F11" w:rsidRDefault="00E56D07" w:rsidP="00E56D0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2F5F1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廖翔</w:t>
      </w: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2F5F1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八个月。特报请裁定。</w:t>
      </w:r>
    </w:p>
    <w:p w:rsidR="00E56D07" w:rsidRPr="002F5F11" w:rsidRDefault="00E56D07" w:rsidP="00E56D07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56D07" w:rsidRPr="00343D07" w:rsidRDefault="00E56D07" w:rsidP="00E56D0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E56D07" w:rsidRPr="00343D07" w:rsidRDefault="00E56D07" w:rsidP="00E56D07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E56D07" w:rsidRPr="00343D07" w:rsidRDefault="00E56D07" w:rsidP="00E56D07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E56D07" w:rsidRPr="00343D07" w:rsidRDefault="00E56D07" w:rsidP="00E56D07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56D07" w:rsidRPr="00343D07" w:rsidRDefault="00E56D07" w:rsidP="00E56D07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47BC" w:rsidRPr="001F4F62" w:rsidRDefault="003547BC" w:rsidP="00E56D07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C40FA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225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37C3A"/>
    <w:rsid w:val="00951194"/>
    <w:rsid w:val="009A3700"/>
    <w:rsid w:val="009E3304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CE51FC"/>
    <w:rsid w:val="00D17D99"/>
    <w:rsid w:val="00D43436"/>
    <w:rsid w:val="00D65F17"/>
    <w:rsid w:val="00D80FB6"/>
    <w:rsid w:val="00DD0251"/>
    <w:rsid w:val="00DD7313"/>
    <w:rsid w:val="00E0651D"/>
    <w:rsid w:val="00E06803"/>
    <w:rsid w:val="00E22FBD"/>
    <w:rsid w:val="00E27BCA"/>
    <w:rsid w:val="00E44C4B"/>
    <w:rsid w:val="00E56D0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D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55A5DD-EC9C-44BB-9CD8-E708A9CE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41AD6D1C.dotm</Template>
  <TotalTime>956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2025-07-01T04:37:00Z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