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四川省眉州监狱</w:t>
      </w:r>
    </w:p>
    <w:p>
      <w:pPr>
        <w:jc w:val="center"/>
        <w:rPr>
          <w:rFonts w:ascii="黑体" w:hAnsi="黑体" w:eastAsia="黑体"/>
          <w:b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spacing w:val="50"/>
          <w:sz w:val="44"/>
          <w:szCs w:val="44"/>
        </w:rPr>
        <w:t>报请减刑建议书</w:t>
      </w:r>
    </w:p>
    <w:p>
      <w:pPr>
        <w:jc w:val="center"/>
        <w:rPr>
          <w:rFonts w:ascii="黑体" w:hAnsi="黑体" w:eastAsia="黑体"/>
          <w:b/>
          <w:spacing w:val="50"/>
          <w:sz w:val="44"/>
          <w:szCs w:val="44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罪犯席德才,男，</w:t>
      </w:r>
      <w:r>
        <w:rPr>
          <w:rFonts w:ascii="仿宋" w:hAnsi="仿宋" w:eastAsia="仿宋"/>
          <w:sz w:val="32"/>
          <w:szCs w:val="32"/>
        </w:rPr>
        <w:t>1968年3月2日</w:t>
      </w:r>
      <w:r>
        <w:rPr>
          <w:rFonts w:hint="eastAsia" w:ascii="仿宋" w:hAnsi="仿宋" w:eastAsia="仿宋"/>
          <w:sz w:val="32"/>
          <w:szCs w:val="32"/>
        </w:rPr>
        <w:t>出生,大学文化。现在四川省眉州监狱服刑。</w:t>
      </w: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罪犯席德才在服刑期间，能认罪悔罪，遵规守纪，积极改造，确有悔改表现。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为此，根据《中华人民共和国监狱法》第二十九条、《中华人民共和国刑法》第七十八条、《中华人民共和国刑事诉讼法》第二百七十三条第二款之规定，建议对罪犯席德才减刑八个月。特报请裁定。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spacing w:line="580" w:lineRule="exact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眉山市中级人民法院</w:t>
      </w:r>
    </w:p>
    <w:p>
      <w:pPr>
        <w:spacing w:line="580" w:lineRule="exact"/>
        <w:ind w:firstLine="6080" w:firstLineChars="1900"/>
        <w:jc w:val="left"/>
        <w:rPr>
          <w:rFonts w:hint="eastAsia" w:ascii="仿宋" w:hAnsi="仿宋" w:eastAsia="仿宋"/>
          <w:sz w:val="32"/>
          <w:szCs w:val="32"/>
          <w:lang w:eastAsia="zh-CN"/>
        </w:rPr>
      </w:pPr>
    </w:p>
    <w:p>
      <w:pPr>
        <w:spacing w:line="580" w:lineRule="exact"/>
        <w:ind w:firstLine="6080" w:firstLineChars="190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四川省眉州监狱</w:t>
      </w:r>
    </w:p>
    <w:p>
      <w:pPr>
        <w:spacing w:line="580" w:lineRule="exact"/>
        <w:ind w:firstLine="5120" w:firstLineChars="1600"/>
        <w:jc w:val="left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 xml:space="preserve"> 二〇二五年六月二十四日</w:t>
      </w:r>
    </w:p>
    <w:p>
      <w:pPr>
        <w:spacing w:line="580" w:lineRule="exact"/>
        <w:ind w:firstLine="5120" w:firstLineChars="1600"/>
        <w:jc w:val="left"/>
        <w:rPr>
          <w:rFonts w:hint="eastAsia" w:ascii="仿宋" w:hAnsi="仿宋" w:eastAsia="仿宋"/>
          <w:sz w:val="32"/>
          <w:szCs w:val="32"/>
          <w:lang w:eastAsia="zh-CN"/>
        </w:rPr>
      </w:pPr>
    </w:p>
    <w:p>
      <w:pPr>
        <w:sectPr>
          <w:type w:val="continuous"/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  <w:bookmarkStart w:id="0" w:name="_GoBack"/>
      <w:bookmarkEnd w:id="0"/>
    </w:p>
    <w:p>
      <w:pPr>
        <w:sectPr>
          <w:type w:val="continuous"/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>
      <w:pPr>
        <w:sectPr>
          <w:type w:val="continuous"/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/>
    <w:sectPr>
      <w:type w:val="continuous"/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584B"/>
    <w:rsid w:val="000404B8"/>
    <w:rsid w:val="000428C9"/>
    <w:rsid w:val="0008628D"/>
    <w:rsid w:val="0009214D"/>
    <w:rsid w:val="00094603"/>
    <w:rsid w:val="000A0814"/>
    <w:rsid w:val="000F41C0"/>
    <w:rsid w:val="001609A4"/>
    <w:rsid w:val="001A7B9A"/>
    <w:rsid w:val="001B2BDB"/>
    <w:rsid w:val="001C5977"/>
    <w:rsid w:val="001F45B2"/>
    <w:rsid w:val="00252687"/>
    <w:rsid w:val="00257D2F"/>
    <w:rsid w:val="002A5652"/>
    <w:rsid w:val="002C5FBD"/>
    <w:rsid w:val="002C7BD0"/>
    <w:rsid w:val="003203DF"/>
    <w:rsid w:val="00335A20"/>
    <w:rsid w:val="00337254"/>
    <w:rsid w:val="00356AE0"/>
    <w:rsid w:val="00362309"/>
    <w:rsid w:val="00387FFB"/>
    <w:rsid w:val="003A0FED"/>
    <w:rsid w:val="003E0DFF"/>
    <w:rsid w:val="00404E61"/>
    <w:rsid w:val="00414BC0"/>
    <w:rsid w:val="00422CB8"/>
    <w:rsid w:val="0043584B"/>
    <w:rsid w:val="004521D7"/>
    <w:rsid w:val="0048033A"/>
    <w:rsid w:val="004C7821"/>
    <w:rsid w:val="004E651A"/>
    <w:rsid w:val="00502643"/>
    <w:rsid w:val="00692000"/>
    <w:rsid w:val="006E0F9D"/>
    <w:rsid w:val="00721A2C"/>
    <w:rsid w:val="007A1BF7"/>
    <w:rsid w:val="007C2870"/>
    <w:rsid w:val="007D6592"/>
    <w:rsid w:val="00822358"/>
    <w:rsid w:val="00825FC1"/>
    <w:rsid w:val="00866FF9"/>
    <w:rsid w:val="00881FFF"/>
    <w:rsid w:val="00884601"/>
    <w:rsid w:val="008C2BDB"/>
    <w:rsid w:val="008C4396"/>
    <w:rsid w:val="008D0AE3"/>
    <w:rsid w:val="008E7C25"/>
    <w:rsid w:val="0091632E"/>
    <w:rsid w:val="009877CE"/>
    <w:rsid w:val="00993BB1"/>
    <w:rsid w:val="009D12BF"/>
    <w:rsid w:val="009D5AFD"/>
    <w:rsid w:val="00A07BF6"/>
    <w:rsid w:val="00A22FED"/>
    <w:rsid w:val="00A66959"/>
    <w:rsid w:val="00A81F07"/>
    <w:rsid w:val="00A8735B"/>
    <w:rsid w:val="00AA1F04"/>
    <w:rsid w:val="00AA5247"/>
    <w:rsid w:val="00AD7DD1"/>
    <w:rsid w:val="00AF3587"/>
    <w:rsid w:val="00B1176C"/>
    <w:rsid w:val="00B340B6"/>
    <w:rsid w:val="00B34D67"/>
    <w:rsid w:val="00B41842"/>
    <w:rsid w:val="00B52747"/>
    <w:rsid w:val="00B537F6"/>
    <w:rsid w:val="00BC7C06"/>
    <w:rsid w:val="00C01E93"/>
    <w:rsid w:val="00C05322"/>
    <w:rsid w:val="00C15F28"/>
    <w:rsid w:val="00C47CF1"/>
    <w:rsid w:val="00C509AE"/>
    <w:rsid w:val="00C610D3"/>
    <w:rsid w:val="00C63E6A"/>
    <w:rsid w:val="00C66A4B"/>
    <w:rsid w:val="00C70250"/>
    <w:rsid w:val="00C94293"/>
    <w:rsid w:val="00CF700D"/>
    <w:rsid w:val="00CF7F10"/>
    <w:rsid w:val="00D0641F"/>
    <w:rsid w:val="00D27D8D"/>
    <w:rsid w:val="00D61661"/>
    <w:rsid w:val="00D83270"/>
    <w:rsid w:val="00D86D26"/>
    <w:rsid w:val="00D87A98"/>
    <w:rsid w:val="00DA13DF"/>
    <w:rsid w:val="00DB2A8A"/>
    <w:rsid w:val="00DF2DEF"/>
    <w:rsid w:val="00E1635E"/>
    <w:rsid w:val="00E17837"/>
    <w:rsid w:val="00E679EC"/>
    <w:rsid w:val="00E83C5E"/>
    <w:rsid w:val="00F33227"/>
    <w:rsid w:val="00F4250A"/>
    <w:rsid w:val="00F47D43"/>
    <w:rsid w:val="00F508AE"/>
    <w:rsid w:val="00F51450"/>
    <w:rsid w:val="00FA7218"/>
    <w:rsid w:val="00FB3ECB"/>
    <w:rsid w:val="00FC4DA5"/>
    <w:rsid w:val="00FE6309"/>
    <w:rsid w:val="0106128F"/>
    <w:rsid w:val="02D776FC"/>
    <w:rsid w:val="03CA7733"/>
    <w:rsid w:val="03D97A5A"/>
    <w:rsid w:val="043E4384"/>
    <w:rsid w:val="04DC0472"/>
    <w:rsid w:val="05D9374C"/>
    <w:rsid w:val="064B448B"/>
    <w:rsid w:val="06741562"/>
    <w:rsid w:val="06A50D48"/>
    <w:rsid w:val="06BA7E3D"/>
    <w:rsid w:val="07F55CCE"/>
    <w:rsid w:val="08981979"/>
    <w:rsid w:val="089F18A4"/>
    <w:rsid w:val="08D8255D"/>
    <w:rsid w:val="09525D0D"/>
    <w:rsid w:val="096B00EA"/>
    <w:rsid w:val="0A5361EC"/>
    <w:rsid w:val="0AA91EC1"/>
    <w:rsid w:val="0B837DA4"/>
    <w:rsid w:val="0C610FB9"/>
    <w:rsid w:val="0CB45FCB"/>
    <w:rsid w:val="0CB956B7"/>
    <w:rsid w:val="0CBB0AB1"/>
    <w:rsid w:val="0CEB1169"/>
    <w:rsid w:val="0F2007BE"/>
    <w:rsid w:val="10CE43AF"/>
    <w:rsid w:val="11C74FE6"/>
    <w:rsid w:val="123419A7"/>
    <w:rsid w:val="136A5948"/>
    <w:rsid w:val="139E1C3D"/>
    <w:rsid w:val="150B69A3"/>
    <w:rsid w:val="154D0308"/>
    <w:rsid w:val="15906307"/>
    <w:rsid w:val="16940743"/>
    <w:rsid w:val="1811246B"/>
    <w:rsid w:val="19084B21"/>
    <w:rsid w:val="1A000EC6"/>
    <w:rsid w:val="1A4A006D"/>
    <w:rsid w:val="1B5A09A6"/>
    <w:rsid w:val="1C0D1F0B"/>
    <w:rsid w:val="1C3D1682"/>
    <w:rsid w:val="1CF809A5"/>
    <w:rsid w:val="1D761B39"/>
    <w:rsid w:val="1E5C067A"/>
    <w:rsid w:val="202A67F2"/>
    <w:rsid w:val="22424FFE"/>
    <w:rsid w:val="224D2CBA"/>
    <w:rsid w:val="234B2BC2"/>
    <w:rsid w:val="23B07DF8"/>
    <w:rsid w:val="23BE2C52"/>
    <w:rsid w:val="23C61050"/>
    <w:rsid w:val="241364CA"/>
    <w:rsid w:val="241F60DF"/>
    <w:rsid w:val="250E7042"/>
    <w:rsid w:val="25A40F46"/>
    <w:rsid w:val="2678641E"/>
    <w:rsid w:val="273222B2"/>
    <w:rsid w:val="28A06E7D"/>
    <w:rsid w:val="28B87BF5"/>
    <w:rsid w:val="28D221CA"/>
    <w:rsid w:val="2951796C"/>
    <w:rsid w:val="29941B0B"/>
    <w:rsid w:val="29C006A1"/>
    <w:rsid w:val="2A4E4BE3"/>
    <w:rsid w:val="2B586356"/>
    <w:rsid w:val="2BDF644C"/>
    <w:rsid w:val="2D4C2C18"/>
    <w:rsid w:val="2E3B045B"/>
    <w:rsid w:val="2E5520FF"/>
    <w:rsid w:val="2E696F72"/>
    <w:rsid w:val="2E82542C"/>
    <w:rsid w:val="2E944B71"/>
    <w:rsid w:val="2EF73B42"/>
    <w:rsid w:val="309F39C8"/>
    <w:rsid w:val="3142426C"/>
    <w:rsid w:val="317B3B34"/>
    <w:rsid w:val="347C5309"/>
    <w:rsid w:val="351D2BDD"/>
    <w:rsid w:val="35352722"/>
    <w:rsid w:val="36173D87"/>
    <w:rsid w:val="375D5C55"/>
    <w:rsid w:val="378215CD"/>
    <w:rsid w:val="384D687D"/>
    <w:rsid w:val="38EC18AC"/>
    <w:rsid w:val="39B96C27"/>
    <w:rsid w:val="3A0C48A9"/>
    <w:rsid w:val="3A4621D1"/>
    <w:rsid w:val="3ACA4020"/>
    <w:rsid w:val="3B8B11ED"/>
    <w:rsid w:val="3C6647AA"/>
    <w:rsid w:val="3CC6374C"/>
    <w:rsid w:val="3D936A7D"/>
    <w:rsid w:val="3DF71CB4"/>
    <w:rsid w:val="3E0751B1"/>
    <w:rsid w:val="3EEA502E"/>
    <w:rsid w:val="3F4F2F1E"/>
    <w:rsid w:val="3F662D57"/>
    <w:rsid w:val="3FF26A6B"/>
    <w:rsid w:val="411E37F5"/>
    <w:rsid w:val="41840137"/>
    <w:rsid w:val="41C82A85"/>
    <w:rsid w:val="42950846"/>
    <w:rsid w:val="42FA1256"/>
    <w:rsid w:val="43FF341E"/>
    <w:rsid w:val="445B0073"/>
    <w:rsid w:val="44867B2B"/>
    <w:rsid w:val="45F116FE"/>
    <w:rsid w:val="45F51F09"/>
    <w:rsid w:val="46256227"/>
    <w:rsid w:val="46325557"/>
    <w:rsid w:val="47285672"/>
    <w:rsid w:val="47D35A8E"/>
    <w:rsid w:val="4A5D58FE"/>
    <w:rsid w:val="4A6B1765"/>
    <w:rsid w:val="4A73428F"/>
    <w:rsid w:val="4B294614"/>
    <w:rsid w:val="4B2947A4"/>
    <w:rsid w:val="4C147148"/>
    <w:rsid w:val="4D6E1D3E"/>
    <w:rsid w:val="4E2E1A78"/>
    <w:rsid w:val="4E6A084E"/>
    <w:rsid w:val="4ED01203"/>
    <w:rsid w:val="4F381FEF"/>
    <w:rsid w:val="50B83390"/>
    <w:rsid w:val="527B0AB6"/>
    <w:rsid w:val="52C518EF"/>
    <w:rsid w:val="530A71FE"/>
    <w:rsid w:val="53D31147"/>
    <w:rsid w:val="54DA68D6"/>
    <w:rsid w:val="560C64AF"/>
    <w:rsid w:val="587413F2"/>
    <w:rsid w:val="599C04A4"/>
    <w:rsid w:val="5A9C74A1"/>
    <w:rsid w:val="5B464BC6"/>
    <w:rsid w:val="5C2A05FF"/>
    <w:rsid w:val="5C6C1BB7"/>
    <w:rsid w:val="5CA73FD8"/>
    <w:rsid w:val="5CE80AD7"/>
    <w:rsid w:val="5E02121C"/>
    <w:rsid w:val="5E3B6BB4"/>
    <w:rsid w:val="5F8A3AB7"/>
    <w:rsid w:val="600901DB"/>
    <w:rsid w:val="600C2CBB"/>
    <w:rsid w:val="61364286"/>
    <w:rsid w:val="61532FC5"/>
    <w:rsid w:val="61B97FF2"/>
    <w:rsid w:val="620E74DB"/>
    <w:rsid w:val="621824B0"/>
    <w:rsid w:val="62280FD4"/>
    <w:rsid w:val="63242AD7"/>
    <w:rsid w:val="639420A5"/>
    <w:rsid w:val="63B70A4D"/>
    <w:rsid w:val="643F58D5"/>
    <w:rsid w:val="65925AE9"/>
    <w:rsid w:val="66DD2850"/>
    <w:rsid w:val="66E86B9E"/>
    <w:rsid w:val="67E14864"/>
    <w:rsid w:val="67F529AC"/>
    <w:rsid w:val="69132205"/>
    <w:rsid w:val="69B81910"/>
    <w:rsid w:val="69D72B92"/>
    <w:rsid w:val="6ACD4DD6"/>
    <w:rsid w:val="6B11159C"/>
    <w:rsid w:val="6B9D21F2"/>
    <w:rsid w:val="6CC37001"/>
    <w:rsid w:val="6E1B2C2D"/>
    <w:rsid w:val="6F0648BC"/>
    <w:rsid w:val="6F893B9F"/>
    <w:rsid w:val="6FCF0DD1"/>
    <w:rsid w:val="70275965"/>
    <w:rsid w:val="70307167"/>
    <w:rsid w:val="715E2481"/>
    <w:rsid w:val="73C27F90"/>
    <w:rsid w:val="75D1416C"/>
    <w:rsid w:val="76362A54"/>
    <w:rsid w:val="77B10DF2"/>
    <w:rsid w:val="783906E0"/>
    <w:rsid w:val="7A1C755C"/>
    <w:rsid w:val="7A92164A"/>
    <w:rsid w:val="7AF33BC6"/>
    <w:rsid w:val="7B3D43C8"/>
    <w:rsid w:val="7BDE64DD"/>
    <w:rsid w:val="7CC86968"/>
    <w:rsid w:val="7EC8098B"/>
    <w:rsid w:val="7ECC7DE9"/>
    <w:rsid w:val="7FEA45A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8E2725DE</Template>
  <Company>China</Company>
  <Pages>36</Pages>
  <Words>15674</Words>
  <Characters>2022</Characters>
  <Lines>16</Lines>
  <Paragraphs>35</Paragraphs>
  <TotalTime>13</TotalTime>
  <ScaleCrop>false</ScaleCrop>
  <LinksUpToDate>false</LinksUpToDate>
  <CharactersWithSpaces>17661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2025-04-10T08:19:00Z</dcterms:created>
  <dc:creator>6295</dc:creator>
  <cp:lastModifiedBy>6336</cp:lastModifiedBy>
  <cp:lastPrinted>2025-06-24T08:27:00Z</cp:lastPrinted>
  <dcterms:modified xsi:type="dcterms:W3CDTF">2025-06-30T09:28:18Z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C66F675DBC4E41C89F1E4D79414E84B8</vt:lpwstr>
  </property>
</Properties>
</file>