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72" w:rsidRPr="00CC4D0C" w:rsidRDefault="000D0B72" w:rsidP="000D0B72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D0B72" w:rsidRDefault="000D0B72" w:rsidP="000D0B7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D0B72" w:rsidRPr="00CC4D0C" w:rsidRDefault="000D0B72" w:rsidP="000D0B7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0D0B72" w:rsidRDefault="000D0B72" w:rsidP="000D0B7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D0B72" w:rsidRDefault="000D0B72" w:rsidP="000D0B7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D0B72" w:rsidRPr="00343D07" w:rsidRDefault="000D0B72" w:rsidP="000D0B7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官晏冬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1991年4月22日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大学文化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AE44A0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0D0B72" w:rsidRPr="00343D07" w:rsidRDefault="00AE44A0" w:rsidP="000D0B7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官晏冬</w:t>
      </w:r>
      <w:r w:rsidR="000D0B72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0D0B72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D0B72" w:rsidRPr="004119F9" w:rsidRDefault="000D0B72" w:rsidP="000D0B7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</w:t>
      </w:r>
      <w:r w:rsidRPr="004119F9">
        <w:rPr>
          <w:rFonts w:ascii="仿宋" w:eastAsia="仿宋" w:hAnsi="仿宋" w:hint="eastAsia"/>
          <w:color w:val="000000" w:themeColor="text1"/>
          <w:sz w:val="32"/>
          <w:szCs w:val="32"/>
        </w:rPr>
        <w:t>讼法》第二百七十三条第二款之规定，建议对罪犯</w:t>
      </w:r>
      <w:r w:rsidRPr="004119F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官晏冬</w:t>
      </w:r>
      <w:r w:rsidRPr="004119F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4119F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四个月。特报请裁定。</w:t>
      </w:r>
    </w:p>
    <w:p w:rsidR="000D0B72" w:rsidRPr="004119F9" w:rsidRDefault="000D0B72" w:rsidP="000D0B72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4119F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D0B72" w:rsidRPr="00343D07" w:rsidRDefault="000D0B72" w:rsidP="000D0B72">
      <w:pPr>
        <w:spacing w:line="580" w:lineRule="exact"/>
        <w:rPr>
          <w:rFonts w:ascii="仿宋" w:eastAsia="仿宋" w:hAnsi="仿宋"/>
          <w:sz w:val="32"/>
          <w:szCs w:val="32"/>
        </w:rPr>
      </w:pPr>
      <w:r w:rsidRPr="004119F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</w:t>
      </w:r>
      <w:r w:rsidRPr="00343D07">
        <w:rPr>
          <w:rFonts w:ascii="仿宋" w:eastAsia="仿宋" w:hAnsi="仿宋" w:hint="eastAsia"/>
          <w:sz w:val="32"/>
          <w:szCs w:val="32"/>
        </w:rPr>
        <w:t>民法院</w:t>
      </w:r>
    </w:p>
    <w:p w:rsidR="000D0B72" w:rsidRPr="00343D07" w:rsidRDefault="000D0B72" w:rsidP="000D0B72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0D0B72" w:rsidRPr="00343D07" w:rsidRDefault="000D0B72" w:rsidP="000D0B72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0D0B72" w:rsidRPr="00343D07" w:rsidRDefault="000D0B72" w:rsidP="000D0B72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D0B72" w:rsidRPr="00343D07" w:rsidRDefault="000D0B72" w:rsidP="000D0B72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0D0B72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D0B72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645F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AE44A0"/>
    <w:rsid w:val="00AE6DA6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70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4C54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5363BA-D3FF-4FA5-969B-CA7CDDA4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851E5530.dotm</Template>
  <TotalTime>954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2025-07-01T04:36:00Z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