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DC6" w:rsidRPr="00CC4D0C" w:rsidRDefault="00276DC6" w:rsidP="00276DC6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276DC6" w:rsidRDefault="00276DC6" w:rsidP="00276DC6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276DC6" w:rsidRPr="00CC4D0C" w:rsidRDefault="00276DC6" w:rsidP="00276DC6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276DC6" w:rsidRPr="00600344" w:rsidRDefault="00276DC6" w:rsidP="00276DC6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276DC6" w:rsidRPr="00600344" w:rsidRDefault="00276DC6" w:rsidP="00276DC6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600344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600344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孙坚</w:t>
      </w:r>
      <w:r w:rsidRPr="00600344">
        <w:rPr>
          <w:rFonts w:ascii="仿宋" w:eastAsia="仿宋" w:hAnsi="仿宋" w:hint="eastAsia"/>
          <w:color w:val="000000" w:themeColor="text1"/>
          <w:sz w:val="32"/>
          <w:szCs w:val="32"/>
        </w:rPr>
        <w:t>，男，</w:t>
      </w:r>
      <w:r w:rsidRPr="00600344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1973年10月20日出生</w:t>
      </w:r>
      <w:r w:rsidRPr="00600344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600344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大学本科文化</w:t>
      </w:r>
      <w:r w:rsidRPr="00600344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7B0530"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</w:t>
      </w:r>
      <w:r w:rsidRPr="00600344">
        <w:rPr>
          <w:rFonts w:ascii="仿宋" w:eastAsia="仿宋" w:hAnsi="仿宋" w:hint="eastAsia"/>
          <w:color w:val="000000" w:themeColor="text1"/>
          <w:sz w:val="32"/>
          <w:szCs w:val="32"/>
        </w:rPr>
        <w:t>服刑。</w:t>
      </w:r>
    </w:p>
    <w:p w:rsidR="00276DC6" w:rsidRPr="00600344" w:rsidRDefault="007B0530" w:rsidP="00276DC6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600344"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 w:rsidRPr="00600344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孙坚</w:t>
      </w:r>
      <w:r w:rsidR="00276DC6" w:rsidRPr="00600344">
        <w:rPr>
          <w:rFonts w:ascii="仿宋" w:eastAsia="仿宋" w:hAnsi="仿宋" w:hint="eastAsia"/>
          <w:color w:val="000000" w:themeColor="text1"/>
          <w:sz w:val="32"/>
          <w:szCs w:val="32"/>
        </w:rPr>
        <w:t>在服刑期间，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认真遵守监规，</w:t>
      </w:r>
      <w:r w:rsidRPr="00600344"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 w:rsidR="00276DC6" w:rsidRPr="00600344">
        <w:rPr>
          <w:rFonts w:ascii="仿宋" w:eastAsia="仿宋" w:hAnsi="仿宋" w:hint="eastAsia"/>
          <w:color w:val="000000" w:themeColor="text1"/>
          <w:sz w:val="32"/>
          <w:szCs w:val="32"/>
        </w:rPr>
        <w:t>确有悔改表现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276DC6" w:rsidRPr="00600344" w:rsidRDefault="00276DC6" w:rsidP="00276DC6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600344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为此，根据《中华人民共和国监狱法》第二十九条、《中华人民共和国刑法》第五十七条第二款及第七十八条、《中华人民共和国刑事诉讼法》第二百七十三条第二款之规定，建议对罪犯</w:t>
      </w:r>
      <w:r w:rsidRPr="00600344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孙坚减为有期徒刑二十二年，剥夺政治权利八年。特报请裁定。</w:t>
      </w:r>
    </w:p>
    <w:p w:rsidR="00276DC6" w:rsidRPr="00600344" w:rsidRDefault="00276DC6" w:rsidP="00276DC6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600344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276DC6" w:rsidRPr="00600344" w:rsidRDefault="00276DC6" w:rsidP="00276DC6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600344">
        <w:rPr>
          <w:rFonts w:ascii="仿宋" w:eastAsia="仿宋" w:hAnsi="仿宋" w:hint="eastAsia"/>
          <w:color w:val="000000" w:themeColor="text1"/>
          <w:sz w:val="32"/>
          <w:szCs w:val="32"/>
        </w:rPr>
        <w:t>四川省高级人民法院</w:t>
      </w:r>
    </w:p>
    <w:p w:rsidR="00276DC6" w:rsidRPr="00600344" w:rsidRDefault="00276DC6" w:rsidP="00276DC6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276DC6" w:rsidRPr="00600344" w:rsidRDefault="00276DC6" w:rsidP="00276DC6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二〇二五年六月二十四日</w:t>
      </w:r>
    </w:p>
    <w:p w:rsidR="00276DC6" w:rsidRPr="00343D07" w:rsidRDefault="00276DC6" w:rsidP="00276DC6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276DC6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76DC6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A10F9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839FB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A09BD"/>
    <w:rsid w:val="006B28D8"/>
    <w:rsid w:val="006C6AF6"/>
    <w:rsid w:val="00713E30"/>
    <w:rsid w:val="007253F9"/>
    <w:rsid w:val="00737B7A"/>
    <w:rsid w:val="00754436"/>
    <w:rsid w:val="00796CC2"/>
    <w:rsid w:val="007A186D"/>
    <w:rsid w:val="007B0530"/>
    <w:rsid w:val="007F19C4"/>
    <w:rsid w:val="007F3F80"/>
    <w:rsid w:val="008132F0"/>
    <w:rsid w:val="008A1776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C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CCD674E-0D99-43B2-8597-FF382602F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DEFEC7AA.dotm</Template>
  <TotalTime>957</TotalTime>
  <Pages>1</Pages>
  <Words>34</Words>
  <Characters>196</Characters>
  <Application>Microsoft Office Word</Application>
  <DocSecurity>0</DocSecurity>
  <Lines>1</Lines>
  <Paragraphs>1</Paragraphs>
  <ScaleCrop>false</ScaleCrop>
  <Company>China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133</cp:revision>
  <cp:lastPrinted>2022-06-22T02:19:00Z</cp:lastPrinted>
  <dcterms:created xsi:type="dcterms:W3CDTF">2022-03-23T06:35:00Z</dcterms:created>
  <dcterms:modified xsi:type="dcterms:W3CDTF">2025-07-01T04:38:00Z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