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罪犯周鸿坤，男，</w:t>
      </w:r>
      <w:r>
        <w:rPr>
          <w:rFonts w:ascii="仿宋" w:hAnsi="仿宋" w:eastAsia="仿宋"/>
          <w:sz w:val="32"/>
          <w:szCs w:val="32"/>
        </w:rPr>
        <w:t>1991年4月5日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，建议对罪犯周鸿坤减刑七个月。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BC170C4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1E5643D"/>
    <w:rsid w:val="437F66BC"/>
    <w:rsid w:val="48C92BCD"/>
    <w:rsid w:val="4938515D"/>
    <w:rsid w:val="4B2A5BEE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00520F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2025-07-01T06:33:04Z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