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罪犯周文乐，男，1993年2月19日出生，初中文化。现在四川省眉州监狱服刑。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为此，根据《中华人民共和国监狱法》第二十九条、《中华人民共和国刑法》第七十八条、《中华人民共和国刑事诉讼法》第二百七十三条第二款的规定，建议对罪犯周文乐减刑六个月。特报请裁定。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7040" w:firstLineChars="2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0C0F50"/>
    <w:rsid w:val="009A5F3D"/>
    <w:rsid w:val="00A85CB3"/>
    <w:rsid w:val="00CA6DB9"/>
    <w:rsid w:val="53E8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118</Words>
  <Characters>679</Characters>
  <Lines>5</Lines>
  <Paragraphs>1</Paragraphs>
  <TotalTime>0</TotalTime>
  <ScaleCrop>false</ScaleCrop>
  <LinksUpToDate>false</LinksUpToDate>
  <CharactersWithSpaces>796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61FD5E6A7A994CB0AF84CEDFD9696A20</vt:lpwstr>
  </property>
</Properties>
</file>