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widowControl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吕春雷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1971年9月6日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初中文化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吕春雷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五个月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0E91297F"/>
    <w:rsid w:val="19304488"/>
    <w:rsid w:val="1B562616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2025-07-01T08:20:22Z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