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FF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罪犯刘阳，男，</w:t>
      </w:r>
      <w:r>
        <w:rPr>
          <w:rFonts w:ascii="仿宋" w:hAnsi="仿宋" w:eastAsia="仿宋"/>
          <w:sz w:val="32"/>
          <w:szCs w:val="32"/>
        </w:rPr>
        <w:t>1995年5月1日</w:t>
      </w:r>
      <w:r>
        <w:rPr>
          <w:rFonts w:hint="eastAsia" w:ascii="仿宋" w:hAnsi="仿宋" w:eastAsia="仿宋"/>
          <w:sz w:val="32"/>
          <w:szCs w:val="32"/>
        </w:rPr>
        <w:t>出生，初中文化，现在四川省眉州监狱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该犯在服刑期间，认真遵守监规，接受教育改造，确有悔改表现。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，建议对罪犯刘阳减刑六个月。</w:t>
      </w: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0000FF"/>
          <w:sz w:val="32"/>
          <w:szCs w:val="32"/>
        </w:rPr>
      </w:pPr>
      <w:r>
        <w:rPr>
          <w:rFonts w:hint="eastAsia" w:ascii="仿宋" w:hAnsi="仿宋" w:eastAsia="仿宋"/>
          <w:color w:val="0000FF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二0二五年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二十四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1B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A7C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5F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647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1EE7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713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0F81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5C0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451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4F7902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41F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109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919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8DF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8F7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2A8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865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07E0B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1406F58"/>
    <w:rsid w:val="0219664E"/>
    <w:rsid w:val="04134C4C"/>
    <w:rsid w:val="05387E8F"/>
    <w:rsid w:val="0A78026C"/>
    <w:rsid w:val="0BDC787A"/>
    <w:rsid w:val="0CDC260E"/>
    <w:rsid w:val="0D1B20F2"/>
    <w:rsid w:val="0E2938EB"/>
    <w:rsid w:val="0E7F08B5"/>
    <w:rsid w:val="10055166"/>
    <w:rsid w:val="10542BAA"/>
    <w:rsid w:val="10FA7250"/>
    <w:rsid w:val="11263F5A"/>
    <w:rsid w:val="11F31395"/>
    <w:rsid w:val="123F728C"/>
    <w:rsid w:val="13AE6D9F"/>
    <w:rsid w:val="18124D90"/>
    <w:rsid w:val="19E8090B"/>
    <w:rsid w:val="1B754788"/>
    <w:rsid w:val="1CAF6142"/>
    <w:rsid w:val="1FB12F64"/>
    <w:rsid w:val="22C31CDA"/>
    <w:rsid w:val="23677B13"/>
    <w:rsid w:val="24AB71F6"/>
    <w:rsid w:val="25533937"/>
    <w:rsid w:val="26825791"/>
    <w:rsid w:val="26F13B59"/>
    <w:rsid w:val="29B616DA"/>
    <w:rsid w:val="2A065817"/>
    <w:rsid w:val="2AAA3DF6"/>
    <w:rsid w:val="2BCD1158"/>
    <w:rsid w:val="2C7821C0"/>
    <w:rsid w:val="2EA008E2"/>
    <w:rsid w:val="2F2248C2"/>
    <w:rsid w:val="2F4A7FF3"/>
    <w:rsid w:val="32F537AB"/>
    <w:rsid w:val="35BB2FD6"/>
    <w:rsid w:val="379E2C5A"/>
    <w:rsid w:val="3A2E6BA9"/>
    <w:rsid w:val="3A303DA7"/>
    <w:rsid w:val="3B072F94"/>
    <w:rsid w:val="3B3630DB"/>
    <w:rsid w:val="3BE83C1B"/>
    <w:rsid w:val="3D216565"/>
    <w:rsid w:val="3E201778"/>
    <w:rsid w:val="3E8A1CD9"/>
    <w:rsid w:val="3EB2305B"/>
    <w:rsid w:val="3EB62C77"/>
    <w:rsid w:val="3F512CAC"/>
    <w:rsid w:val="3FD30028"/>
    <w:rsid w:val="3FE01C53"/>
    <w:rsid w:val="3FE20C83"/>
    <w:rsid w:val="415011E2"/>
    <w:rsid w:val="437F66BC"/>
    <w:rsid w:val="48C92BCD"/>
    <w:rsid w:val="4938515D"/>
    <w:rsid w:val="4B2A5BEE"/>
    <w:rsid w:val="4C1C0AFB"/>
    <w:rsid w:val="4C4B759E"/>
    <w:rsid w:val="4CC237CA"/>
    <w:rsid w:val="4D6342E4"/>
    <w:rsid w:val="4F5A5FD0"/>
    <w:rsid w:val="504E6503"/>
    <w:rsid w:val="51FE2FB7"/>
    <w:rsid w:val="5225457E"/>
    <w:rsid w:val="52874FBA"/>
    <w:rsid w:val="53815C55"/>
    <w:rsid w:val="53BB0720"/>
    <w:rsid w:val="553F70EB"/>
    <w:rsid w:val="56C62D81"/>
    <w:rsid w:val="57146605"/>
    <w:rsid w:val="58C7001B"/>
    <w:rsid w:val="59694595"/>
    <w:rsid w:val="597857FC"/>
    <w:rsid w:val="5ACD2312"/>
    <w:rsid w:val="5B791AD6"/>
    <w:rsid w:val="5C3D1591"/>
    <w:rsid w:val="5E4F765C"/>
    <w:rsid w:val="5ED46B1A"/>
    <w:rsid w:val="60CB6A95"/>
    <w:rsid w:val="61EB696C"/>
    <w:rsid w:val="65060647"/>
    <w:rsid w:val="683146A8"/>
    <w:rsid w:val="68A10FF4"/>
    <w:rsid w:val="69423C90"/>
    <w:rsid w:val="6E280C80"/>
    <w:rsid w:val="6FA603B6"/>
    <w:rsid w:val="70B231C7"/>
    <w:rsid w:val="713A0AE0"/>
    <w:rsid w:val="725D5EEF"/>
    <w:rsid w:val="740A683C"/>
    <w:rsid w:val="74356238"/>
    <w:rsid w:val="747F6AE6"/>
    <w:rsid w:val="74C12BF5"/>
    <w:rsid w:val="77B84339"/>
    <w:rsid w:val="789C784E"/>
    <w:rsid w:val="79833B1C"/>
    <w:rsid w:val="79C36530"/>
    <w:rsid w:val="7D031C16"/>
    <w:rsid w:val="7D7822A9"/>
    <w:rsid w:val="7DDD4A14"/>
    <w:rsid w:val="7E347BA7"/>
    <w:rsid w:val="7FD9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95754788</Template>
  <Company>Microsoft</Company>
  <Pages>46</Pages>
  <Words>3248</Words>
  <Characters>18517</Characters>
  <Lines>154</Lines>
  <Paragraphs>43</Paragraphs>
  <TotalTime>0</TotalTime>
  <ScaleCrop>false</ScaleCrop>
  <LinksUpToDate>false</LinksUpToDate>
  <CharactersWithSpaces>21722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2025-04-01T09:27:00Z</dcterms:created>
  <dc:creator>Billgates</dc:creator>
  <cp:lastModifiedBy>6391</cp:lastModifiedBy>
  <cp:lastPrinted>2018-02-22T08:11:00Z</cp:lastPrinted>
  <dcterms:modified xsi:type="dcterms:W3CDTF">2025-07-01T06:28:11Z</dcterms:modified>
  <dc:title>四川省眉山监狱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