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B12" w:rsidRPr="00CC4D0C" w:rsidRDefault="000D7B12" w:rsidP="000D7B12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D7B12" w:rsidRDefault="000D7B12" w:rsidP="000D7B1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0D7B12" w:rsidRPr="00CC4D0C" w:rsidRDefault="000D7B12" w:rsidP="000D7B1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0D7B12" w:rsidRDefault="000D7B12" w:rsidP="000D7B12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D7B12" w:rsidRPr="00343D07" w:rsidRDefault="000D7B12" w:rsidP="000D7B1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刘虎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1993年6月20日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562AC6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0D7B12" w:rsidRPr="00343D07" w:rsidRDefault="00562AC6" w:rsidP="000D7B1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刘虎</w:t>
      </w:r>
      <w:r w:rsidR="000D7B12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0D7B12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D7B12" w:rsidRPr="00BD2052" w:rsidRDefault="000D7B12" w:rsidP="000D7B1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BD205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BD205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刘虎</w:t>
      </w:r>
      <w:r w:rsidRPr="00BD2052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BD205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三个月。特报请裁定。</w:t>
      </w:r>
    </w:p>
    <w:p w:rsidR="000D7B12" w:rsidRPr="00BD2052" w:rsidRDefault="000D7B12" w:rsidP="000D7B12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D205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0D7B12" w:rsidRPr="00343D07" w:rsidRDefault="000D7B12" w:rsidP="000D7B12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0D7B12" w:rsidRPr="00343D07" w:rsidRDefault="000D7B12" w:rsidP="000D7B12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0D7B12" w:rsidRPr="00343D07" w:rsidRDefault="000D7B12" w:rsidP="000D7B12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0D7B12" w:rsidRPr="00343D07" w:rsidRDefault="000D7B12" w:rsidP="000D7B12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D7B12" w:rsidRPr="00343D07" w:rsidRDefault="000D7B12" w:rsidP="000D7B12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0D7B12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D7B12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B6F89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62AC6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44EFB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05665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73C7A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985262-D83A-4D36-AAF5-5A266EF67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CD21CAEC.dotm</Template>
  <TotalTime>954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2025-07-01T04:38:00Z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