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刘俊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1993年5月2日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小学文化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刘俊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六个月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0FAD2778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2025-07-01T08:20:23Z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