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罪犯冯伊可，男，1985年6月7日出生，初中文化。现在四川省眉州监狱服刑。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为此，根据《中华人民共和国监狱法》第二十九条、《中华人民共和国刑法》第七十八条、《中华人民共和国刑事诉讼法》第二百七十三条第二款的规定，建议对罪犯冯伊可减刑七个月。特报请裁定。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6E0BAB"/>
    <w:rsid w:val="009A5F3D"/>
    <w:rsid w:val="00A85CB3"/>
    <w:rsid w:val="00CA6DB9"/>
    <w:rsid w:val="3E91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128</Words>
  <Characters>732</Characters>
  <Lines>6</Lines>
  <Paragraphs>1</Paragraphs>
  <TotalTime>0</TotalTime>
  <ScaleCrop>false</ScaleCrop>
  <LinksUpToDate>false</LinksUpToDate>
  <CharactersWithSpaces>859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2025-07-01T07:02:20Z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339C1BA8304A421690E4E77B41E9BCC6</vt:lpwstr>
  </property>
</Properties>
</file>