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罪犯但晓东,男，</w:t>
      </w:r>
      <w:r>
        <w:rPr>
          <w:rFonts w:ascii="仿宋" w:hAnsi="仿宋" w:eastAsia="仿宋"/>
          <w:sz w:val="32"/>
          <w:szCs w:val="32"/>
        </w:rPr>
        <w:t>1973年10月29日</w:t>
      </w:r>
      <w:r>
        <w:rPr>
          <w:rFonts w:hint="eastAsia" w:ascii="仿宋" w:hAnsi="仿宋" w:eastAsia="仿宋"/>
          <w:sz w:val="32"/>
          <w:szCs w:val="32"/>
        </w:rPr>
        <w:t>出生,初中文化，无业。现在四川省眉州监狱服刑。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罪犯但晓东在服刑期间，能认罪悔罪，遵规守纪，积极改造，确有悔改表现。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为此，根据《中华人民共和国监狱法》第二十九条、《中华人民共和国刑法》第七十八条、《中华人民共和国刑事诉讼法》第二百七十三条第二款之规定，建议对罪犯但晓东减刑</w:t>
      </w:r>
      <w:r>
        <w:rPr>
          <w:rFonts w:hint="eastAsia" w:ascii="仿宋" w:hAnsi="仿宋" w:eastAsia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二〇二五年六月二十四日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04B8"/>
    <w:rsid w:val="000428C9"/>
    <w:rsid w:val="0008628D"/>
    <w:rsid w:val="0009214D"/>
    <w:rsid w:val="00094603"/>
    <w:rsid w:val="000A0814"/>
    <w:rsid w:val="000F41C0"/>
    <w:rsid w:val="001609A4"/>
    <w:rsid w:val="001A7B9A"/>
    <w:rsid w:val="001B2BDB"/>
    <w:rsid w:val="001C5977"/>
    <w:rsid w:val="001F45B2"/>
    <w:rsid w:val="00252687"/>
    <w:rsid w:val="00257D2F"/>
    <w:rsid w:val="002A5652"/>
    <w:rsid w:val="002C5FBD"/>
    <w:rsid w:val="002C7BD0"/>
    <w:rsid w:val="003203DF"/>
    <w:rsid w:val="00335A20"/>
    <w:rsid w:val="00337254"/>
    <w:rsid w:val="00356AE0"/>
    <w:rsid w:val="00362309"/>
    <w:rsid w:val="00387FFB"/>
    <w:rsid w:val="003A0FED"/>
    <w:rsid w:val="003E0DFF"/>
    <w:rsid w:val="00404E61"/>
    <w:rsid w:val="00414BC0"/>
    <w:rsid w:val="00422CB8"/>
    <w:rsid w:val="0043584B"/>
    <w:rsid w:val="004521D7"/>
    <w:rsid w:val="0048033A"/>
    <w:rsid w:val="004C7821"/>
    <w:rsid w:val="004E651A"/>
    <w:rsid w:val="00502643"/>
    <w:rsid w:val="00692000"/>
    <w:rsid w:val="006E0F9D"/>
    <w:rsid w:val="00721A2C"/>
    <w:rsid w:val="007A1BF7"/>
    <w:rsid w:val="007C2870"/>
    <w:rsid w:val="007D6592"/>
    <w:rsid w:val="00822358"/>
    <w:rsid w:val="00825FC1"/>
    <w:rsid w:val="00866FF9"/>
    <w:rsid w:val="00881FFF"/>
    <w:rsid w:val="00884601"/>
    <w:rsid w:val="008C2BDB"/>
    <w:rsid w:val="008C4396"/>
    <w:rsid w:val="008D0AE3"/>
    <w:rsid w:val="008E7C25"/>
    <w:rsid w:val="0091632E"/>
    <w:rsid w:val="009877CE"/>
    <w:rsid w:val="00993BB1"/>
    <w:rsid w:val="009D12BF"/>
    <w:rsid w:val="009D5AFD"/>
    <w:rsid w:val="00A07BF6"/>
    <w:rsid w:val="00A22FED"/>
    <w:rsid w:val="00A66959"/>
    <w:rsid w:val="00A81F07"/>
    <w:rsid w:val="00A8735B"/>
    <w:rsid w:val="00AA1F04"/>
    <w:rsid w:val="00AA5247"/>
    <w:rsid w:val="00AD7DD1"/>
    <w:rsid w:val="00AF3587"/>
    <w:rsid w:val="00B1176C"/>
    <w:rsid w:val="00B340B6"/>
    <w:rsid w:val="00B34D67"/>
    <w:rsid w:val="00B41842"/>
    <w:rsid w:val="00B52747"/>
    <w:rsid w:val="00B537F6"/>
    <w:rsid w:val="00BC7C06"/>
    <w:rsid w:val="00C01E93"/>
    <w:rsid w:val="00C05322"/>
    <w:rsid w:val="00C15F28"/>
    <w:rsid w:val="00C47CF1"/>
    <w:rsid w:val="00C509AE"/>
    <w:rsid w:val="00C610D3"/>
    <w:rsid w:val="00C63E6A"/>
    <w:rsid w:val="00C66A4B"/>
    <w:rsid w:val="00C70250"/>
    <w:rsid w:val="00C94293"/>
    <w:rsid w:val="00CF700D"/>
    <w:rsid w:val="00CF7F10"/>
    <w:rsid w:val="00D0641F"/>
    <w:rsid w:val="00D27D8D"/>
    <w:rsid w:val="00D61661"/>
    <w:rsid w:val="00D83270"/>
    <w:rsid w:val="00D86D26"/>
    <w:rsid w:val="00D87A98"/>
    <w:rsid w:val="00DA13DF"/>
    <w:rsid w:val="00DB2A8A"/>
    <w:rsid w:val="00DF2DEF"/>
    <w:rsid w:val="00E1635E"/>
    <w:rsid w:val="00E17837"/>
    <w:rsid w:val="00E679EC"/>
    <w:rsid w:val="00E83C5E"/>
    <w:rsid w:val="00F33227"/>
    <w:rsid w:val="00F4250A"/>
    <w:rsid w:val="00F47D43"/>
    <w:rsid w:val="00F508AE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3E4384"/>
    <w:rsid w:val="04DC0472"/>
    <w:rsid w:val="05D9374C"/>
    <w:rsid w:val="064B448B"/>
    <w:rsid w:val="06741562"/>
    <w:rsid w:val="06A50D48"/>
    <w:rsid w:val="06BA7E3D"/>
    <w:rsid w:val="07F55CCE"/>
    <w:rsid w:val="08981979"/>
    <w:rsid w:val="089F18A4"/>
    <w:rsid w:val="08D8255D"/>
    <w:rsid w:val="09525D0D"/>
    <w:rsid w:val="096B00EA"/>
    <w:rsid w:val="0A5361EC"/>
    <w:rsid w:val="0AA91EC1"/>
    <w:rsid w:val="0B837DA4"/>
    <w:rsid w:val="0C610FB9"/>
    <w:rsid w:val="0CB45FCB"/>
    <w:rsid w:val="0CB956B7"/>
    <w:rsid w:val="0CBB0AB1"/>
    <w:rsid w:val="0CEB1169"/>
    <w:rsid w:val="0F2007BE"/>
    <w:rsid w:val="10CE43AF"/>
    <w:rsid w:val="11C74FE6"/>
    <w:rsid w:val="123419A7"/>
    <w:rsid w:val="136A5948"/>
    <w:rsid w:val="139E1C3D"/>
    <w:rsid w:val="150B69A3"/>
    <w:rsid w:val="154D0308"/>
    <w:rsid w:val="15906307"/>
    <w:rsid w:val="16940743"/>
    <w:rsid w:val="1811246B"/>
    <w:rsid w:val="19084B21"/>
    <w:rsid w:val="1A000EC6"/>
    <w:rsid w:val="1A4A006D"/>
    <w:rsid w:val="1B5A09A6"/>
    <w:rsid w:val="1C3D1682"/>
    <w:rsid w:val="1CF809A5"/>
    <w:rsid w:val="1D761B39"/>
    <w:rsid w:val="1E5C067A"/>
    <w:rsid w:val="202A67F2"/>
    <w:rsid w:val="22424FFE"/>
    <w:rsid w:val="224D2CBA"/>
    <w:rsid w:val="234B2BC2"/>
    <w:rsid w:val="23B07DF8"/>
    <w:rsid w:val="23BE2C52"/>
    <w:rsid w:val="23C61050"/>
    <w:rsid w:val="241364CA"/>
    <w:rsid w:val="241F60DF"/>
    <w:rsid w:val="250E7042"/>
    <w:rsid w:val="25A40F46"/>
    <w:rsid w:val="2678641E"/>
    <w:rsid w:val="273222B2"/>
    <w:rsid w:val="28A06E7D"/>
    <w:rsid w:val="28B87BF5"/>
    <w:rsid w:val="28D221CA"/>
    <w:rsid w:val="2951796C"/>
    <w:rsid w:val="29941B0B"/>
    <w:rsid w:val="29C006A1"/>
    <w:rsid w:val="2A4E4BE3"/>
    <w:rsid w:val="2B586356"/>
    <w:rsid w:val="2BDF644C"/>
    <w:rsid w:val="2D4C2C18"/>
    <w:rsid w:val="2E3B045B"/>
    <w:rsid w:val="2E5520FF"/>
    <w:rsid w:val="2E696F72"/>
    <w:rsid w:val="2E82542C"/>
    <w:rsid w:val="2E944B71"/>
    <w:rsid w:val="2EF73B42"/>
    <w:rsid w:val="309F39C8"/>
    <w:rsid w:val="3142426C"/>
    <w:rsid w:val="317B3B34"/>
    <w:rsid w:val="347C5309"/>
    <w:rsid w:val="351D2BDD"/>
    <w:rsid w:val="35352722"/>
    <w:rsid w:val="36173D87"/>
    <w:rsid w:val="375D5C55"/>
    <w:rsid w:val="378215CD"/>
    <w:rsid w:val="384D687D"/>
    <w:rsid w:val="38EC18AC"/>
    <w:rsid w:val="39B96C27"/>
    <w:rsid w:val="3A0C48A9"/>
    <w:rsid w:val="3A4621D1"/>
    <w:rsid w:val="3ACA4020"/>
    <w:rsid w:val="3B8B11ED"/>
    <w:rsid w:val="3C6647AA"/>
    <w:rsid w:val="3CC6374C"/>
    <w:rsid w:val="3D936A7D"/>
    <w:rsid w:val="3DF71CB4"/>
    <w:rsid w:val="3E0751B1"/>
    <w:rsid w:val="3EEA502E"/>
    <w:rsid w:val="3F4F2F1E"/>
    <w:rsid w:val="3F662D57"/>
    <w:rsid w:val="3FF26A6B"/>
    <w:rsid w:val="411E37F5"/>
    <w:rsid w:val="41840137"/>
    <w:rsid w:val="41C82A85"/>
    <w:rsid w:val="42950846"/>
    <w:rsid w:val="42FA1256"/>
    <w:rsid w:val="43FF341E"/>
    <w:rsid w:val="445B0073"/>
    <w:rsid w:val="44867B2B"/>
    <w:rsid w:val="45F116FE"/>
    <w:rsid w:val="45F51F09"/>
    <w:rsid w:val="46256227"/>
    <w:rsid w:val="46325557"/>
    <w:rsid w:val="47285672"/>
    <w:rsid w:val="47D35A8E"/>
    <w:rsid w:val="4A5D58FE"/>
    <w:rsid w:val="4A6B1765"/>
    <w:rsid w:val="4A73428F"/>
    <w:rsid w:val="4B294614"/>
    <w:rsid w:val="4B2947A4"/>
    <w:rsid w:val="4C147148"/>
    <w:rsid w:val="4D6E1D3E"/>
    <w:rsid w:val="4E2E1A78"/>
    <w:rsid w:val="4E6A084E"/>
    <w:rsid w:val="4ED01203"/>
    <w:rsid w:val="4F381FEF"/>
    <w:rsid w:val="50B83390"/>
    <w:rsid w:val="527B0AB6"/>
    <w:rsid w:val="52C518EF"/>
    <w:rsid w:val="530A71FE"/>
    <w:rsid w:val="53D31147"/>
    <w:rsid w:val="560C64AF"/>
    <w:rsid w:val="587413F2"/>
    <w:rsid w:val="599C04A4"/>
    <w:rsid w:val="5A9C74A1"/>
    <w:rsid w:val="5B0E6D05"/>
    <w:rsid w:val="5B464BC6"/>
    <w:rsid w:val="5C2A05FF"/>
    <w:rsid w:val="5C6C1BB7"/>
    <w:rsid w:val="5CA73FD8"/>
    <w:rsid w:val="5CE80AD7"/>
    <w:rsid w:val="5E02121C"/>
    <w:rsid w:val="5E3B6BB4"/>
    <w:rsid w:val="5F8A3AB7"/>
    <w:rsid w:val="600901DB"/>
    <w:rsid w:val="600C2CBB"/>
    <w:rsid w:val="61364286"/>
    <w:rsid w:val="61532FC5"/>
    <w:rsid w:val="61B97FF2"/>
    <w:rsid w:val="620E74DB"/>
    <w:rsid w:val="621824B0"/>
    <w:rsid w:val="62280FD4"/>
    <w:rsid w:val="63242AD7"/>
    <w:rsid w:val="639420A5"/>
    <w:rsid w:val="63B70A4D"/>
    <w:rsid w:val="643F58D5"/>
    <w:rsid w:val="65925AE9"/>
    <w:rsid w:val="66DD2850"/>
    <w:rsid w:val="66E86B9E"/>
    <w:rsid w:val="67E14864"/>
    <w:rsid w:val="67F529AC"/>
    <w:rsid w:val="69132205"/>
    <w:rsid w:val="69B81910"/>
    <w:rsid w:val="69D72B92"/>
    <w:rsid w:val="6ACD4DD6"/>
    <w:rsid w:val="6B11159C"/>
    <w:rsid w:val="6B9D21F2"/>
    <w:rsid w:val="6CC37001"/>
    <w:rsid w:val="6E1B2C2D"/>
    <w:rsid w:val="6F0648BC"/>
    <w:rsid w:val="6F893B9F"/>
    <w:rsid w:val="6FCF0DD1"/>
    <w:rsid w:val="70275965"/>
    <w:rsid w:val="70307167"/>
    <w:rsid w:val="715E2481"/>
    <w:rsid w:val="73C27F90"/>
    <w:rsid w:val="75D1416C"/>
    <w:rsid w:val="76362A54"/>
    <w:rsid w:val="76A03BD2"/>
    <w:rsid w:val="77B10DF2"/>
    <w:rsid w:val="783906E0"/>
    <w:rsid w:val="7A1C755C"/>
    <w:rsid w:val="7A92164A"/>
    <w:rsid w:val="7AF33BC6"/>
    <w:rsid w:val="7B3D43C8"/>
    <w:rsid w:val="7BDE64DD"/>
    <w:rsid w:val="7CC86968"/>
    <w:rsid w:val="7EC8098B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8E2725DE</Template>
  <Company>China</Company>
  <Pages>36</Pages>
  <Words>15674</Words>
  <Characters>2022</Characters>
  <Lines>16</Lines>
  <Paragraphs>35</Paragraphs>
  <TotalTime>13</TotalTime>
  <ScaleCrop>false</ScaleCrop>
  <LinksUpToDate>false</LinksUpToDate>
  <CharactersWithSpaces>17661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2025-04-10T08:19:00Z</dcterms:created>
  <dc:creator>6295</dc:creator>
  <cp:lastModifiedBy>6336</cp:lastModifiedBy>
  <cp:lastPrinted>2025-06-24T08:27:00Z</cp:lastPrinted>
  <dcterms:modified xsi:type="dcterms:W3CDTF">2025-06-30T09:24:50Z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