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罪犯代福，男，1979年12月23日出生，小学文化。现在四川省眉州监狱服刑。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为此，根据《中华人民共和国监狱法》第二十九条、《中华人民共和国刑法》第七十八条、《中华人民共和国刑事诉讼法》第二百七十三条第二款的规定，建议对罪犯代福减刑七个月。特报请裁定。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85CB3"/>
    <w:rsid w:val="00CA6DB9"/>
    <w:rsid w:val="00E22F5A"/>
    <w:rsid w:val="35FD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124</Words>
  <Characters>708</Characters>
  <Lines>5</Lines>
  <Paragraphs>1</Paragraphs>
  <TotalTime>0</TotalTime>
  <ScaleCrop>false</ScaleCrop>
  <LinksUpToDate>false</LinksUpToDate>
  <CharactersWithSpaces>831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2025-07-01T06:47:35Z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46B053368B574EAA92524AB1B02319DC</vt:lpwstr>
  </property>
</Properties>
</file>