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罪犯万凯，男，2000年6月13日出生，高中文化。现在四川省眉州监狱服刑。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为此，根据《中华人民共和国监狱法》第二十九条、《中华人民共和国刑法》第七十八条、《中华人民共和国刑事诉讼法》第二百七十三条第二款的规定，建议对罪犯万凯减刑六个月。特报请裁定。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720" w:firstLineChars="21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9A5F3D"/>
    <w:rsid w:val="00A85CB3"/>
    <w:rsid w:val="00CA6DB9"/>
    <w:rsid w:val="00EA5CCE"/>
    <w:rsid w:val="06BD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105</Words>
  <Characters>605</Characters>
  <Lines>5</Lines>
  <Paragraphs>1</Paragraphs>
  <TotalTime>0</TotalTime>
  <ScaleCrop>false</ScaleCrop>
  <LinksUpToDate>false</LinksUpToDate>
  <CharactersWithSpaces>709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95A48BF72F65475199B0FE6CD5CC6BA1</vt:lpwstr>
  </property>
</Properties>
</file>