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罪犯黄磊,男，</w:t>
      </w:r>
      <w:r>
        <w:rPr>
          <w:rFonts w:ascii="仿宋" w:hAnsi="仿宋" w:eastAsia="仿宋"/>
          <w:sz w:val="32"/>
          <w:szCs w:val="32"/>
        </w:rPr>
        <w:t>1986年11月28日</w:t>
      </w:r>
      <w:r>
        <w:rPr>
          <w:rFonts w:hint="eastAsia" w:ascii="仿宋" w:hAnsi="仿宋" w:eastAsia="仿宋"/>
          <w:sz w:val="32"/>
          <w:szCs w:val="32"/>
        </w:rPr>
        <w:t>出生,初中文化。现在四川省眉州监狱服刑。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黄磊</w:t>
      </w:r>
      <w:r>
        <w:rPr>
          <w:rFonts w:hint="eastAsia" w:ascii="仿宋" w:hAnsi="仿宋" w:eastAsia="仿宋"/>
          <w:sz w:val="32"/>
          <w:szCs w:val="32"/>
        </w:rPr>
        <w:t>在服刑期间，能认罪悔罪，遵规守纪，积极改造，确有悔改表现。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为此，根据《中华人民共和国监狱法》第二十九条、《中华人民共和国刑法》第七十八条、《中华人民共和国刑事诉讼法》第二百七十三条第二款之规定，建议对罪犯黄磊减刑六个月。特报请裁定。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ind w:firstLine="6400" w:firstLineChars="20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</w:p>
    <w:p>
      <w:pPr>
        <w:spacing w:line="580" w:lineRule="exact"/>
        <w:ind w:firstLine="6400" w:firstLineChars="20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6080" w:firstLineChars="19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二0二五年十二月三日</w:t>
      </w:r>
    </w:p>
    <w:p>
      <w:pPr>
        <w:spacing w:line="580" w:lineRule="exact"/>
        <w:rPr>
          <w:rFonts w:hint="eastAsia" w:ascii="仿宋" w:hAnsi="仿宋" w:eastAsia="仿宋"/>
          <w:sz w:val="32"/>
          <w:szCs w:val="32"/>
        </w:rPr>
      </w:pP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/>
    <w:sectPr>
      <w:type w:val="continuous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3584B"/>
    <w:rsid w:val="000428C9"/>
    <w:rsid w:val="0008628D"/>
    <w:rsid w:val="0009214D"/>
    <w:rsid w:val="00094603"/>
    <w:rsid w:val="000D5EED"/>
    <w:rsid w:val="001B2BDB"/>
    <w:rsid w:val="001C5977"/>
    <w:rsid w:val="00227A66"/>
    <w:rsid w:val="00252687"/>
    <w:rsid w:val="00257D2F"/>
    <w:rsid w:val="002A5652"/>
    <w:rsid w:val="002C5FBD"/>
    <w:rsid w:val="002C7BD0"/>
    <w:rsid w:val="003203DF"/>
    <w:rsid w:val="0032082C"/>
    <w:rsid w:val="003209C4"/>
    <w:rsid w:val="00335B0C"/>
    <w:rsid w:val="00337254"/>
    <w:rsid w:val="00362309"/>
    <w:rsid w:val="00387FFB"/>
    <w:rsid w:val="003A0FED"/>
    <w:rsid w:val="003E5FAD"/>
    <w:rsid w:val="00404E61"/>
    <w:rsid w:val="00414BC0"/>
    <w:rsid w:val="00422CB8"/>
    <w:rsid w:val="0043584B"/>
    <w:rsid w:val="00445D3D"/>
    <w:rsid w:val="004521D7"/>
    <w:rsid w:val="004751BA"/>
    <w:rsid w:val="004C7821"/>
    <w:rsid w:val="004E651A"/>
    <w:rsid w:val="00502643"/>
    <w:rsid w:val="00582F07"/>
    <w:rsid w:val="0058784E"/>
    <w:rsid w:val="00692000"/>
    <w:rsid w:val="006E0F9D"/>
    <w:rsid w:val="007270C3"/>
    <w:rsid w:val="00755AB9"/>
    <w:rsid w:val="007A1BF7"/>
    <w:rsid w:val="007C2870"/>
    <w:rsid w:val="007D6160"/>
    <w:rsid w:val="007D6592"/>
    <w:rsid w:val="00804497"/>
    <w:rsid w:val="00822358"/>
    <w:rsid w:val="00825FC1"/>
    <w:rsid w:val="00841C53"/>
    <w:rsid w:val="008C2BDB"/>
    <w:rsid w:val="008C4396"/>
    <w:rsid w:val="008E3B1D"/>
    <w:rsid w:val="009877CE"/>
    <w:rsid w:val="009D12BF"/>
    <w:rsid w:val="009D5AFD"/>
    <w:rsid w:val="00A07BF6"/>
    <w:rsid w:val="00A22FED"/>
    <w:rsid w:val="00A66959"/>
    <w:rsid w:val="00A81F07"/>
    <w:rsid w:val="00A8735B"/>
    <w:rsid w:val="00AA5247"/>
    <w:rsid w:val="00AA6580"/>
    <w:rsid w:val="00AF3587"/>
    <w:rsid w:val="00B1176C"/>
    <w:rsid w:val="00B34D67"/>
    <w:rsid w:val="00B41842"/>
    <w:rsid w:val="00B52747"/>
    <w:rsid w:val="00B537F6"/>
    <w:rsid w:val="00BF3B2D"/>
    <w:rsid w:val="00C01E93"/>
    <w:rsid w:val="00C47CF1"/>
    <w:rsid w:val="00C509AE"/>
    <w:rsid w:val="00C63E6A"/>
    <w:rsid w:val="00C864C9"/>
    <w:rsid w:val="00CC46B0"/>
    <w:rsid w:val="00CF700D"/>
    <w:rsid w:val="00CF7F10"/>
    <w:rsid w:val="00D0641F"/>
    <w:rsid w:val="00D424DE"/>
    <w:rsid w:val="00D61661"/>
    <w:rsid w:val="00D86D26"/>
    <w:rsid w:val="00D87A98"/>
    <w:rsid w:val="00DA13DF"/>
    <w:rsid w:val="00DA33AF"/>
    <w:rsid w:val="00DD6935"/>
    <w:rsid w:val="00DF2DEF"/>
    <w:rsid w:val="00DF544C"/>
    <w:rsid w:val="00E1635E"/>
    <w:rsid w:val="00E679EC"/>
    <w:rsid w:val="00E96A79"/>
    <w:rsid w:val="00EB4772"/>
    <w:rsid w:val="00F4250A"/>
    <w:rsid w:val="00F51450"/>
    <w:rsid w:val="00FA7218"/>
    <w:rsid w:val="00FB3ECB"/>
    <w:rsid w:val="00FB4289"/>
    <w:rsid w:val="00FC4DA5"/>
    <w:rsid w:val="00FD1DA8"/>
    <w:rsid w:val="00FE6309"/>
    <w:rsid w:val="0106128F"/>
    <w:rsid w:val="02D776FC"/>
    <w:rsid w:val="03CA7733"/>
    <w:rsid w:val="03CC52AE"/>
    <w:rsid w:val="03D97A5A"/>
    <w:rsid w:val="04DC0472"/>
    <w:rsid w:val="05D9374C"/>
    <w:rsid w:val="06A50D48"/>
    <w:rsid w:val="06BA7E3D"/>
    <w:rsid w:val="07F55CCE"/>
    <w:rsid w:val="08981979"/>
    <w:rsid w:val="089F18A4"/>
    <w:rsid w:val="08D8255D"/>
    <w:rsid w:val="08E802D5"/>
    <w:rsid w:val="096B00EA"/>
    <w:rsid w:val="09940091"/>
    <w:rsid w:val="09D77E14"/>
    <w:rsid w:val="0A5361EC"/>
    <w:rsid w:val="0B837DA4"/>
    <w:rsid w:val="0C610FB9"/>
    <w:rsid w:val="0CB45FCB"/>
    <w:rsid w:val="0CB956B7"/>
    <w:rsid w:val="0CBB0AB1"/>
    <w:rsid w:val="0D9241DA"/>
    <w:rsid w:val="0DAB461A"/>
    <w:rsid w:val="0DD94610"/>
    <w:rsid w:val="0F575565"/>
    <w:rsid w:val="0FC072FC"/>
    <w:rsid w:val="0FD87690"/>
    <w:rsid w:val="10CE43AF"/>
    <w:rsid w:val="128141E5"/>
    <w:rsid w:val="136A5948"/>
    <w:rsid w:val="139E1C3D"/>
    <w:rsid w:val="150B69A3"/>
    <w:rsid w:val="154D0308"/>
    <w:rsid w:val="15906307"/>
    <w:rsid w:val="15F33127"/>
    <w:rsid w:val="15FE0FA7"/>
    <w:rsid w:val="16940743"/>
    <w:rsid w:val="174E5F7C"/>
    <w:rsid w:val="17B61B85"/>
    <w:rsid w:val="18FA5C08"/>
    <w:rsid w:val="19084B21"/>
    <w:rsid w:val="1A000EC6"/>
    <w:rsid w:val="1ADF6AAF"/>
    <w:rsid w:val="1B5A09A6"/>
    <w:rsid w:val="1BD373DD"/>
    <w:rsid w:val="1C1721FC"/>
    <w:rsid w:val="1C3D1682"/>
    <w:rsid w:val="1D9F0539"/>
    <w:rsid w:val="1DCC4DC2"/>
    <w:rsid w:val="1E055E9B"/>
    <w:rsid w:val="1E5C067A"/>
    <w:rsid w:val="1EF3538C"/>
    <w:rsid w:val="202A67F2"/>
    <w:rsid w:val="21E6256B"/>
    <w:rsid w:val="22424FFE"/>
    <w:rsid w:val="22470895"/>
    <w:rsid w:val="228C69BF"/>
    <w:rsid w:val="22DF242F"/>
    <w:rsid w:val="234B2BC2"/>
    <w:rsid w:val="23B07DF8"/>
    <w:rsid w:val="23BE2C52"/>
    <w:rsid w:val="23C61050"/>
    <w:rsid w:val="23D37ECC"/>
    <w:rsid w:val="241364CA"/>
    <w:rsid w:val="241F60DF"/>
    <w:rsid w:val="250E7042"/>
    <w:rsid w:val="25A40F46"/>
    <w:rsid w:val="25CD6139"/>
    <w:rsid w:val="26502B92"/>
    <w:rsid w:val="2678641E"/>
    <w:rsid w:val="271F76DD"/>
    <w:rsid w:val="28B87BF5"/>
    <w:rsid w:val="28D221CA"/>
    <w:rsid w:val="2951796C"/>
    <w:rsid w:val="29941B0B"/>
    <w:rsid w:val="29A422C5"/>
    <w:rsid w:val="29C006A1"/>
    <w:rsid w:val="29D95C13"/>
    <w:rsid w:val="2A4E4BE3"/>
    <w:rsid w:val="2B586356"/>
    <w:rsid w:val="2B662219"/>
    <w:rsid w:val="2BDF644C"/>
    <w:rsid w:val="2C286D59"/>
    <w:rsid w:val="2C3E3410"/>
    <w:rsid w:val="2CD73F8E"/>
    <w:rsid w:val="2CFD6BFA"/>
    <w:rsid w:val="2D556A3E"/>
    <w:rsid w:val="2DF47663"/>
    <w:rsid w:val="2E696F72"/>
    <w:rsid w:val="2E82542C"/>
    <w:rsid w:val="30561F60"/>
    <w:rsid w:val="309F39C8"/>
    <w:rsid w:val="312129C3"/>
    <w:rsid w:val="3142426C"/>
    <w:rsid w:val="317535F0"/>
    <w:rsid w:val="317B3B34"/>
    <w:rsid w:val="320514A3"/>
    <w:rsid w:val="335526AE"/>
    <w:rsid w:val="34347364"/>
    <w:rsid w:val="351D2BDD"/>
    <w:rsid w:val="35352722"/>
    <w:rsid w:val="3570142B"/>
    <w:rsid w:val="35BF72C2"/>
    <w:rsid w:val="375D5C55"/>
    <w:rsid w:val="378215CD"/>
    <w:rsid w:val="38EC18AC"/>
    <w:rsid w:val="399F2BC0"/>
    <w:rsid w:val="3A0C48A9"/>
    <w:rsid w:val="3A983C97"/>
    <w:rsid w:val="3B307FEB"/>
    <w:rsid w:val="3CC6374C"/>
    <w:rsid w:val="3DF71CB4"/>
    <w:rsid w:val="3E0751B1"/>
    <w:rsid w:val="3E6D4608"/>
    <w:rsid w:val="3EA96C0D"/>
    <w:rsid w:val="3F662D57"/>
    <w:rsid w:val="3F7D34B7"/>
    <w:rsid w:val="403C07B9"/>
    <w:rsid w:val="416D73D5"/>
    <w:rsid w:val="41840137"/>
    <w:rsid w:val="42042CB5"/>
    <w:rsid w:val="425D3F0D"/>
    <w:rsid w:val="42950846"/>
    <w:rsid w:val="42FA1256"/>
    <w:rsid w:val="43B031A3"/>
    <w:rsid w:val="43FF341E"/>
    <w:rsid w:val="440A44E0"/>
    <w:rsid w:val="445B0073"/>
    <w:rsid w:val="44867B2B"/>
    <w:rsid w:val="448B1E0A"/>
    <w:rsid w:val="452F2678"/>
    <w:rsid w:val="45F116FE"/>
    <w:rsid w:val="45F51F09"/>
    <w:rsid w:val="460E7916"/>
    <w:rsid w:val="46256227"/>
    <w:rsid w:val="46325557"/>
    <w:rsid w:val="46616E5C"/>
    <w:rsid w:val="467B1552"/>
    <w:rsid w:val="470052E2"/>
    <w:rsid w:val="48642C5A"/>
    <w:rsid w:val="486A1A9D"/>
    <w:rsid w:val="49B43C4B"/>
    <w:rsid w:val="49E46773"/>
    <w:rsid w:val="4A5D58FE"/>
    <w:rsid w:val="4A6B1765"/>
    <w:rsid w:val="4A73428F"/>
    <w:rsid w:val="4AF2467E"/>
    <w:rsid w:val="4B294614"/>
    <w:rsid w:val="4B2947A4"/>
    <w:rsid w:val="4B666103"/>
    <w:rsid w:val="4BD717BB"/>
    <w:rsid w:val="4CAF70FB"/>
    <w:rsid w:val="4CBB2F8D"/>
    <w:rsid w:val="4D6A383B"/>
    <w:rsid w:val="4D6E1D3E"/>
    <w:rsid w:val="4D6F3E2D"/>
    <w:rsid w:val="4D757DB0"/>
    <w:rsid w:val="4DB8273D"/>
    <w:rsid w:val="4E2E1A78"/>
    <w:rsid w:val="4ECF7C3B"/>
    <w:rsid w:val="4ED01203"/>
    <w:rsid w:val="4F381FEF"/>
    <w:rsid w:val="503143A8"/>
    <w:rsid w:val="50B83390"/>
    <w:rsid w:val="527B0AB6"/>
    <w:rsid w:val="52BB10E2"/>
    <w:rsid w:val="52EA1C0A"/>
    <w:rsid w:val="530A71FE"/>
    <w:rsid w:val="560C64AF"/>
    <w:rsid w:val="56611737"/>
    <w:rsid w:val="570A45F4"/>
    <w:rsid w:val="576B414B"/>
    <w:rsid w:val="57EF502C"/>
    <w:rsid w:val="587413F2"/>
    <w:rsid w:val="5A9C74A1"/>
    <w:rsid w:val="5B464BC6"/>
    <w:rsid w:val="5BC61D4F"/>
    <w:rsid w:val="5C2A05FF"/>
    <w:rsid w:val="5CD33F46"/>
    <w:rsid w:val="5CE80AD7"/>
    <w:rsid w:val="5E02121C"/>
    <w:rsid w:val="5E3B6BB4"/>
    <w:rsid w:val="5F3C30F4"/>
    <w:rsid w:val="5F8A3AB7"/>
    <w:rsid w:val="600C2CBB"/>
    <w:rsid w:val="61364286"/>
    <w:rsid w:val="61532FC5"/>
    <w:rsid w:val="61B97FF2"/>
    <w:rsid w:val="61FF0978"/>
    <w:rsid w:val="620E74DB"/>
    <w:rsid w:val="62280FD4"/>
    <w:rsid w:val="63242AD7"/>
    <w:rsid w:val="639420A5"/>
    <w:rsid w:val="63FE790B"/>
    <w:rsid w:val="643F58D5"/>
    <w:rsid w:val="669C7730"/>
    <w:rsid w:val="66B13439"/>
    <w:rsid w:val="66DD2850"/>
    <w:rsid w:val="66E86B9E"/>
    <w:rsid w:val="66FB45DB"/>
    <w:rsid w:val="67E14864"/>
    <w:rsid w:val="67F529AC"/>
    <w:rsid w:val="68D34290"/>
    <w:rsid w:val="69132205"/>
    <w:rsid w:val="69B81910"/>
    <w:rsid w:val="69D72B92"/>
    <w:rsid w:val="6ACD4DD6"/>
    <w:rsid w:val="6B11159C"/>
    <w:rsid w:val="6B9D21F2"/>
    <w:rsid w:val="6CC37001"/>
    <w:rsid w:val="6E1B2C2D"/>
    <w:rsid w:val="6E7D5621"/>
    <w:rsid w:val="6ED33663"/>
    <w:rsid w:val="6F0648BC"/>
    <w:rsid w:val="6F893B9F"/>
    <w:rsid w:val="6FCF0DD1"/>
    <w:rsid w:val="70275965"/>
    <w:rsid w:val="70307167"/>
    <w:rsid w:val="705C1910"/>
    <w:rsid w:val="71E335FF"/>
    <w:rsid w:val="72EA6360"/>
    <w:rsid w:val="732E07A4"/>
    <w:rsid w:val="73C27F90"/>
    <w:rsid w:val="742E0409"/>
    <w:rsid w:val="746348C3"/>
    <w:rsid w:val="751E44D3"/>
    <w:rsid w:val="75D1416C"/>
    <w:rsid w:val="76362A54"/>
    <w:rsid w:val="77B10DF2"/>
    <w:rsid w:val="77B72382"/>
    <w:rsid w:val="783906E0"/>
    <w:rsid w:val="79F42BE1"/>
    <w:rsid w:val="7A1C755C"/>
    <w:rsid w:val="7A9B52E4"/>
    <w:rsid w:val="7AD05567"/>
    <w:rsid w:val="7AF33BC6"/>
    <w:rsid w:val="7B3D43C8"/>
    <w:rsid w:val="7BDE64DD"/>
    <w:rsid w:val="7C4F1843"/>
    <w:rsid w:val="7CA164AF"/>
    <w:rsid w:val="7CC86968"/>
    <w:rsid w:val="7D496129"/>
    <w:rsid w:val="7E24672C"/>
    <w:rsid w:val="7E2E3CA3"/>
    <w:rsid w:val="7ECC7DE9"/>
    <w:rsid w:val="7FEA45A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4F3E256-9891-4AA1-8F58-48492B4E036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AD942D52.dotm</Template>
  <Company>China</Company>
  <Pages>50</Pages>
  <Words>20123</Words>
  <Characters>2425</Characters>
  <Lines>20</Lines>
  <Paragraphs>45</Paragraphs>
  <TotalTime>0</TotalTime>
  <ScaleCrop>false</ScaleCrop>
  <LinksUpToDate>false</LinksUpToDate>
  <CharactersWithSpaces>22503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2025-09-24T02:11:00Z</dcterms:created>
  <dc:creator>6295</dc:creator>
  <cp:lastModifiedBy>6336</cp:lastModifiedBy>
  <dcterms:modified xsi:type="dcterms:W3CDTF">2025-12-04T00:58:47Z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