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1C3" w:rsidRPr="00CC4D0C" w:rsidRDefault="007511C3" w:rsidP="007511C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511C3" w:rsidRDefault="007511C3" w:rsidP="007511C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511C3" w:rsidRPr="00CC4D0C" w:rsidRDefault="007511C3" w:rsidP="007511C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511C3" w:rsidRDefault="007511C3" w:rsidP="007511C3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511C3" w:rsidRDefault="007511C3" w:rsidP="007511C3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黄国奇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1968年1月12日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5712BD" w:rsidRDefault="005712BD" w:rsidP="005712BD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黄国奇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7511C3" w:rsidRPr="00685DB9" w:rsidRDefault="007511C3" w:rsidP="007511C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黄国奇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7511C3" w:rsidRPr="00685DB9" w:rsidRDefault="007511C3" w:rsidP="007511C3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511C3" w:rsidRPr="00685DB9" w:rsidRDefault="007511C3" w:rsidP="007511C3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7511C3" w:rsidRPr="00685DB9" w:rsidRDefault="007511C3" w:rsidP="007511C3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7511C3" w:rsidRPr="00685DB9" w:rsidRDefault="007511C3" w:rsidP="007511C3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p w:rsidR="007511C3" w:rsidRPr="00685DB9" w:rsidRDefault="007511C3" w:rsidP="007511C3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511C3" w:rsidRPr="00685DB9" w:rsidRDefault="007511C3" w:rsidP="007511C3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547BC" w:rsidRPr="001F4F62" w:rsidRDefault="003547BC" w:rsidP="007511C3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C40FA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225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2BD"/>
    <w:rsid w:val="00571B5F"/>
    <w:rsid w:val="00573648"/>
    <w:rsid w:val="005926AB"/>
    <w:rsid w:val="005C578F"/>
    <w:rsid w:val="00610084"/>
    <w:rsid w:val="0062740E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11C3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9E3304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A7FDF"/>
    <w:rsid w:val="00CB64D4"/>
    <w:rsid w:val="00CC4BE7"/>
    <w:rsid w:val="00CE51FC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56D0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1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C77FFD-6EB1-4791-B0E1-73824C41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958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