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804" w:rsidRPr="00CC4D0C" w:rsidRDefault="00775804" w:rsidP="00775804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775804" w:rsidRDefault="00775804" w:rsidP="00775804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775804" w:rsidRPr="00CC4D0C" w:rsidRDefault="00775804" w:rsidP="00775804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775804" w:rsidRDefault="00775804" w:rsidP="00775804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75804" w:rsidRDefault="00775804" w:rsidP="00775804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魏强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1971年7月1日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小学文化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856658" w:rsidRDefault="00856658" w:rsidP="0085665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魏强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775804" w:rsidRPr="006C0F69" w:rsidRDefault="00775804" w:rsidP="00775804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C0F6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C0F6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魏强</w:t>
      </w:r>
      <w:r w:rsidRPr="006C0F6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C0F6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七个月。特报请裁定。</w:t>
      </w:r>
    </w:p>
    <w:p w:rsidR="00775804" w:rsidRPr="00343D07" w:rsidRDefault="00775804" w:rsidP="00775804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此致</w:t>
      </w:r>
    </w:p>
    <w:p w:rsidR="00775804" w:rsidRPr="00343D07" w:rsidRDefault="00775804" w:rsidP="00775804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775804" w:rsidRPr="00343D07" w:rsidRDefault="00775804" w:rsidP="00775804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775804" w:rsidRPr="00343D07" w:rsidRDefault="00775804" w:rsidP="00775804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775804" w:rsidRPr="00343D07" w:rsidRDefault="00775804" w:rsidP="00775804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775804" w:rsidRPr="00343D07" w:rsidRDefault="00775804" w:rsidP="00775804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775804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341"/>
    <w:rsid w:val="00145AF5"/>
    <w:rsid w:val="00172327"/>
    <w:rsid w:val="00176B00"/>
    <w:rsid w:val="00187631"/>
    <w:rsid w:val="001A0C26"/>
    <w:rsid w:val="001B7CB6"/>
    <w:rsid w:val="001D1C20"/>
    <w:rsid w:val="001F27DB"/>
    <w:rsid w:val="00206123"/>
    <w:rsid w:val="002263B6"/>
    <w:rsid w:val="00230197"/>
    <w:rsid w:val="002321DD"/>
    <w:rsid w:val="0025409F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1B77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1D53"/>
    <w:rsid w:val="006C6AF6"/>
    <w:rsid w:val="00713E30"/>
    <w:rsid w:val="007253F9"/>
    <w:rsid w:val="00754436"/>
    <w:rsid w:val="00775804"/>
    <w:rsid w:val="00796CC2"/>
    <w:rsid w:val="007A186D"/>
    <w:rsid w:val="007F19C4"/>
    <w:rsid w:val="007F3F80"/>
    <w:rsid w:val="008132F0"/>
    <w:rsid w:val="00822BCC"/>
    <w:rsid w:val="00856658"/>
    <w:rsid w:val="008C7E69"/>
    <w:rsid w:val="009057B9"/>
    <w:rsid w:val="009266A1"/>
    <w:rsid w:val="00951194"/>
    <w:rsid w:val="009A17CB"/>
    <w:rsid w:val="009A3700"/>
    <w:rsid w:val="00A97766"/>
    <w:rsid w:val="00AB567B"/>
    <w:rsid w:val="00AD4234"/>
    <w:rsid w:val="00B222D3"/>
    <w:rsid w:val="00B83387"/>
    <w:rsid w:val="00B925B6"/>
    <w:rsid w:val="00BB3F26"/>
    <w:rsid w:val="00BD5210"/>
    <w:rsid w:val="00C2371C"/>
    <w:rsid w:val="00C23BD7"/>
    <w:rsid w:val="00C46A35"/>
    <w:rsid w:val="00C66904"/>
    <w:rsid w:val="00C7117E"/>
    <w:rsid w:val="00C7388E"/>
    <w:rsid w:val="00C975FD"/>
    <w:rsid w:val="00CA4BAF"/>
    <w:rsid w:val="00CB64D4"/>
    <w:rsid w:val="00CB74DD"/>
    <w:rsid w:val="00CC4BE7"/>
    <w:rsid w:val="00CD1196"/>
    <w:rsid w:val="00D17D99"/>
    <w:rsid w:val="00D43436"/>
    <w:rsid w:val="00D80FB6"/>
    <w:rsid w:val="00DD0251"/>
    <w:rsid w:val="00E0651D"/>
    <w:rsid w:val="00E06803"/>
    <w:rsid w:val="00E16818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8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61DF6C-2DE4-407F-BEFB-184BE815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C703582C.dotm</Template>
  <TotalTime>953</TotalTime>
  <Pages>1</Pages>
  <Words>30</Words>
  <Characters>176</Characters>
  <Application>Microsoft Office Word</Application>
  <DocSecurity>0</DocSecurity>
  <Lines>1</Lines>
  <Paragraphs>1</Paragraphs>
  <ScaleCrop>false</ScaleCrop>
  <Company>China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2025-12-05T02:43:00Z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