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4CC" w:rsidRPr="00CC4D0C" w:rsidRDefault="004344CC" w:rsidP="004344CC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4344CC" w:rsidRDefault="004344CC" w:rsidP="004344C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4344CC" w:rsidRPr="00CC4D0C" w:rsidRDefault="004344CC" w:rsidP="004344C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4344CC" w:rsidRDefault="004344CC" w:rsidP="004344CC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4344CC" w:rsidRDefault="004344CC" w:rsidP="004344CC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高华俊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1997年1月19日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3D3A59" w:rsidRDefault="003D3A59" w:rsidP="003D3A59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高华俊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4344CC" w:rsidRPr="00685DB9" w:rsidRDefault="004344CC" w:rsidP="004344C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高华俊</w:t>
      </w: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七个月。特报请裁定。</w:t>
      </w:r>
    </w:p>
    <w:p w:rsidR="004344CC" w:rsidRPr="00685DB9" w:rsidRDefault="004344CC" w:rsidP="004344CC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4344CC" w:rsidRPr="00685DB9" w:rsidRDefault="004344CC" w:rsidP="004344C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4344CC" w:rsidRPr="00343D07" w:rsidRDefault="004344CC" w:rsidP="004344CC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4344CC" w:rsidRPr="00343D07" w:rsidRDefault="004344CC" w:rsidP="004344CC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4344CC" w:rsidRPr="00343D07" w:rsidRDefault="004344CC" w:rsidP="004344CC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4344CC" w:rsidRPr="00343D07" w:rsidRDefault="004344CC" w:rsidP="004344CC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4344CC" w:rsidRDefault="004344CC" w:rsidP="004344CC">
      <w:pPr>
        <w:spacing w:line="560" w:lineRule="exac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ED57D5" w:rsidRPr="00172327" w:rsidRDefault="00ED57D5" w:rsidP="00941C15">
      <w:pPr>
        <w:spacing w:line="580" w:lineRule="exact"/>
      </w:pPr>
    </w:p>
    <w:sectPr w:rsidR="00ED57D5" w:rsidRPr="00172327" w:rsidSect="00D73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1033F"/>
    <w:rsid w:val="002263B6"/>
    <w:rsid w:val="00230197"/>
    <w:rsid w:val="002321DD"/>
    <w:rsid w:val="0025604B"/>
    <w:rsid w:val="0026491E"/>
    <w:rsid w:val="0028635A"/>
    <w:rsid w:val="00297BBC"/>
    <w:rsid w:val="002A70D8"/>
    <w:rsid w:val="002B4068"/>
    <w:rsid w:val="002B415E"/>
    <w:rsid w:val="002D4E77"/>
    <w:rsid w:val="002F55FD"/>
    <w:rsid w:val="00312EDD"/>
    <w:rsid w:val="00313602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D3A59"/>
    <w:rsid w:val="003F47EE"/>
    <w:rsid w:val="004055AE"/>
    <w:rsid w:val="004055BA"/>
    <w:rsid w:val="0040663F"/>
    <w:rsid w:val="004160CB"/>
    <w:rsid w:val="004344CC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B2E90"/>
    <w:rsid w:val="008C7E69"/>
    <w:rsid w:val="009057B9"/>
    <w:rsid w:val="009266A1"/>
    <w:rsid w:val="00941C15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731E1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4C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5F08939-26E9-437D-B533-1BF470B37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CE23FC1A.dotm</Template>
  <TotalTime>958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2025-12-05T02:19:00Z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