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C39" w:rsidRPr="003C7C39" w:rsidRDefault="003C7C39" w:rsidP="003C7C39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3C7C39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3C7C39" w:rsidRPr="003C7C39" w:rsidRDefault="003C7C39" w:rsidP="003C7C39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3C7C39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3C7C39" w:rsidRPr="003C7C39" w:rsidRDefault="003C7C39" w:rsidP="003C7C39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3C7C39" w:rsidRPr="003C7C39" w:rsidRDefault="003C7C39" w:rsidP="003C7C39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3C7C39" w:rsidRPr="003C7C39" w:rsidRDefault="003C7C39" w:rsidP="003C7C39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3C7C39">
        <w:rPr>
          <w:rFonts w:ascii="仿宋" w:eastAsia="仿宋" w:hAnsi="仿宋" w:cs="Times New Roman" w:hint="eastAsia"/>
          <w:color w:val="000000"/>
          <w:sz w:val="32"/>
          <w:szCs w:val="32"/>
        </w:rPr>
        <w:t>罪犯马武能，男，1971年6月8日出生，</w:t>
      </w:r>
      <w:bookmarkStart w:id="0" w:name="_GoBack"/>
      <w:bookmarkEnd w:id="0"/>
      <w:r w:rsidRPr="003C7C39">
        <w:rPr>
          <w:rFonts w:ascii="仿宋" w:eastAsia="仿宋" w:hAnsi="仿宋" w:cs="Times New Roman" w:hint="eastAsia"/>
          <w:color w:val="000000"/>
          <w:sz w:val="32"/>
          <w:szCs w:val="32"/>
        </w:rPr>
        <w:t>文盲，现在四川省眉州监狱服刑。</w:t>
      </w:r>
    </w:p>
    <w:p w:rsidR="003C7C39" w:rsidRPr="003C7C39" w:rsidRDefault="003C7C39" w:rsidP="003C7C39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3C7C39">
        <w:rPr>
          <w:rFonts w:ascii="仿宋" w:eastAsia="仿宋" w:hAnsi="仿宋" w:cs="Times New Roman" w:hint="eastAsia"/>
          <w:color w:val="000000"/>
          <w:sz w:val="32"/>
          <w:szCs w:val="32"/>
        </w:rPr>
        <w:t>罪犯马武能在服刑期间，能认罪悔罪，遵守法律法规及监规，接受教育改造，积极参加思想、文化、职业技术教育，积极参加劳动，努力完成劳动任务，确有悔改表现。</w:t>
      </w:r>
    </w:p>
    <w:p w:rsidR="003C7C39" w:rsidRPr="003C7C39" w:rsidRDefault="003C7C39" w:rsidP="003C7C39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3C7C39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为此，根据《中华人民共和国监狱法》第二十九条、《中华人民共和国刑法》第七十八条、《中华人民共和国刑事诉讼法》第二百七十三条第二款的规定，建议对罪犯马武能减刑八个月。特报请裁定。</w:t>
      </w:r>
    </w:p>
    <w:p w:rsidR="003C7C39" w:rsidRPr="003C7C39" w:rsidRDefault="003C7C39" w:rsidP="003C7C39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3C7C39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3C7C39" w:rsidRPr="003C7C39" w:rsidRDefault="003C7C39" w:rsidP="003C7C3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3C7C39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3C7C39" w:rsidRPr="003C7C39" w:rsidRDefault="003C7C39" w:rsidP="003C7C39">
      <w:pPr>
        <w:spacing w:line="580" w:lineRule="exact"/>
        <w:ind w:firstLineChars="1950" w:firstLine="6240"/>
        <w:rPr>
          <w:rFonts w:ascii="仿宋" w:eastAsia="仿宋" w:hAnsi="仿宋" w:cs="Times New Roman"/>
          <w:color w:val="000000"/>
          <w:sz w:val="32"/>
          <w:szCs w:val="32"/>
        </w:rPr>
      </w:pPr>
    </w:p>
    <w:p w:rsidR="003C7C39" w:rsidRPr="003C7C39" w:rsidRDefault="003C7C39" w:rsidP="003C7C39">
      <w:pPr>
        <w:spacing w:line="580" w:lineRule="exact"/>
        <w:ind w:firstLineChars="1950" w:firstLine="6240"/>
        <w:rPr>
          <w:rFonts w:ascii="仿宋" w:eastAsia="仿宋" w:hAnsi="仿宋" w:cs="Times New Roman"/>
          <w:color w:val="000000"/>
          <w:sz w:val="32"/>
          <w:szCs w:val="32"/>
        </w:rPr>
      </w:pPr>
      <w:r w:rsidRPr="003C7C39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3C7C39" w:rsidRPr="003C7C39" w:rsidRDefault="003C7C39" w:rsidP="003C7C39">
      <w:pPr>
        <w:spacing w:line="580" w:lineRule="exact"/>
        <w:ind w:firstLineChars="1900" w:firstLine="6080"/>
        <w:rPr>
          <w:rFonts w:ascii="仿宋" w:eastAsia="仿宋" w:hAnsi="仿宋" w:cs="Times New Roman"/>
          <w:color w:val="000000"/>
          <w:sz w:val="32"/>
          <w:szCs w:val="32"/>
        </w:rPr>
      </w:pPr>
      <w:r w:rsidRPr="003C7C39">
        <w:rPr>
          <w:rFonts w:ascii="仿宋" w:eastAsia="仿宋" w:hAnsi="仿宋" w:cs="Times New Roman" w:hint="eastAsia"/>
          <w:color w:val="000000"/>
          <w:sz w:val="32"/>
          <w:szCs w:val="32"/>
        </w:rPr>
        <w:t>二〇二五年十二月三日</w:t>
      </w:r>
    </w:p>
    <w:p w:rsidR="003C7C39" w:rsidRPr="003C7C39" w:rsidRDefault="003C7C39" w:rsidP="003C7C3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3C7C39" w:rsidRPr="003C7C39" w:rsidRDefault="003C7C39" w:rsidP="003C7C39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3C7C39" w:rsidRPr="003C7C39" w:rsidSect="000C08F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7B"/>
    <w:rsid w:val="000B0FB8"/>
    <w:rsid w:val="000C08F1"/>
    <w:rsid w:val="003C7C39"/>
    <w:rsid w:val="0075034C"/>
    <w:rsid w:val="00C27F4D"/>
    <w:rsid w:val="00D8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692EA2E1.dotm</Template>
  <TotalTime>2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6</cp:revision>
  <dcterms:created xsi:type="dcterms:W3CDTF">2025-12-03T06:11:00Z</dcterms:created>
  <dcterms:modified xsi:type="dcterms:W3CDTF">2025-12-04T08:30:00Z</dcterms:modified>
</cp:coreProperties>
</file>