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55" w:rsidRPr="00CC4D0C" w:rsidRDefault="00792455" w:rsidP="0079245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92455" w:rsidRDefault="00792455" w:rsidP="007924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92455" w:rsidRPr="00CC4D0C" w:rsidRDefault="00792455" w:rsidP="007924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92455" w:rsidRDefault="00792455" w:rsidP="0079245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92455" w:rsidRDefault="00792455" w:rsidP="00792455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赵益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1979年9月17日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9615CC" w:rsidRDefault="009615CC" w:rsidP="009615CC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赵益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792455" w:rsidRPr="00496B76" w:rsidRDefault="00792455" w:rsidP="0079245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96B7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496B76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赵益</w:t>
      </w:r>
      <w:r w:rsidRPr="00496B76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496B76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792455" w:rsidRPr="00496B76" w:rsidRDefault="00792455" w:rsidP="00792455">
      <w:pPr>
        <w:tabs>
          <w:tab w:val="left" w:pos="5565"/>
        </w:tabs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96B7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  <w:r w:rsidRPr="00496B76">
        <w:rPr>
          <w:rFonts w:ascii="仿宋" w:eastAsia="仿宋" w:hAnsi="仿宋"/>
          <w:color w:val="000000" w:themeColor="text1"/>
          <w:sz w:val="32"/>
          <w:szCs w:val="32"/>
        </w:rPr>
        <w:tab/>
      </w:r>
    </w:p>
    <w:p w:rsidR="00792455" w:rsidRPr="00496B76" w:rsidRDefault="00792455" w:rsidP="0079245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496B76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792455" w:rsidRPr="00343D07" w:rsidRDefault="00792455" w:rsidP="0079245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792455" w:rsidRPr="00343D07" w:rsidRDefault="00792455" w:rsidP="0079245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792455" w:rsidRPr="00343D07" w:rsidRDefault="00792455" w:rsidP="007924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792455" w:rsidRPr="00343D07" w:rsidRDefault="00792455" w:rsidP="007924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792455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7B12"/>
    <w:rsid w:val="000F2F13"/>
    <w:rsid w:val="0011056E"/>
    <w:rsid w:val="0013552F"/>
    <w:rsid w:val="00145262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B6F89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2455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615CC"/>
    <w:rsid w:val="009A3700"/>
    <w:rsid w:val="00AB567B"/>
    <w:rsid w:val="00AD4234"/>
    <w:rsid w:val="00B222D3"/>
    <w:rsid w:val="00B83387"/>
    <w:rsid w:val="00B925B6"/>
    <w:rsid w:val="00BB0DE6"/>
    <w:rsid w:val="00BB3F26"/>
    <w:rsid w:val="00BD5210"/>
    <w:rsid w:val="00BE7E99"/>
    <w:rsid w:val="00C05665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73C7A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4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A4C2AF-D878-4F29-BCC0-C0C6EF14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C703582C.dotm</Template>
  <TotalTime>953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2025-12-05T02:49:00Z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