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C46" w:rsidRPr="00CC4D0C" w:rsidRDefault="00725C46" w:rsidP="00725C46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725C46" w:rsidRDefault="00725C46" w:rsidP="00725C46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725C46" w:rsidRPr="00CC4D0C" w:rsidRDefault="00725C46" w:rsidP="00725C46">
      <w:pPr>
        <w:spacing w:line="500" w:lineRule="exact"/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725C46" w:rsidRDefault="00725C46" w:rsidP="00725C46">
      <w:pPr>
        <w:spacing w:line="50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725C46" w:rsidRDefault="00725C46" w:rsidP="00725C46">
      <w:pPr>
        <w:spacing w:line="50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费孝平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1981年12月26日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小学文化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现在四川省眉州监狱服刑。</w:t>
      </w:r>
    </w:p>
    <w:p w:rsidR="00A05B96" w:rsidRDefault="00A05B96" w:rsidP="00A05B96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费孝平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725C46" w:rsidRPr="00685DB9" w:rsidRDefault="00725C46" w:rsidP="00725C46">
      <w:pPr>
        <w:spacing w:line="50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685DB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费孝平</w:t>
      </w: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685DB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八个月。特报请裁定。</w:t>
      </w:r>
    </w:p>
    <w:p w:rsidR="00725C46" w:rsidRPr="00685DB9" w:rsidRDefault="00725C46" w:rsidP="00725C46">
      <w:pPr>
        <w:spacing w:line="50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725C46" w:rsidRPr="00685DB9" w:rsidRDefault="00725C46" w:rsidP="00725C46">
      <w:pPr>
        <w:spacing w:line="50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725C46" w:rsidRPr="00685DB9" w:rsidRDefault="00725C46" w:rsidP="00725C46">
      <w:pPr>
        <w:spacing w:line="50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725C46" w:rsidRPr="00343D07" w:rsidRDefault="00725C46" w:rsidP="00725C46">
      <w:pPr>
        <w:spacing w:line="50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二〇二五年十二月三日</w:t>
      </w:r>
    </w:p>
    <w:p w:rsidR="00725C46" w:rsidRPr="00343D07" w:rsidRDefault="00725C46" w:rsidP="00725C46">
      <w:pPr>
        <w:spacing w:line="50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725C46" w:rsidRPr="00343D07" w:rsidRDefault="00725C46" w:rsidP="00725C46">
      <w:pPr>
        <w:spacing w:line="50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725C46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76DC6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3B75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839FB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A09BD"/>
    <w:rsid w:val="006B28D8"/>
    <w:rsid w:val="006C6AF6"/>
    <w:rsid w:val="00713E30"/>
    <w:rsid w:val="007253F9"/>
    <w:rsid w:val="00725C46"/>
    <w:rsid w:val="00737B7A"/>
    <w:rsid w:val="00754436"/>
    <w:rsid w:val="00796CC2"/>
    <w:rsid w:val="007A186D"/>
    <w:rsid w:val="007F19C4"/>
    <w:rsid w:val="007F3F80"/>
    <w:rsid w:val="008132F0"/>
    <w:rsid w:val="008A1776"/>
    <w:rsid w:val="008C7E69"/>
    <w:rsid w:val="009057B9"/>
    <w:rsid w:val="009266A1"/>
    <w:rsid w:val="00951194"/>
    <w:rsid w:val="009A3700"/>
    <w:rsid w:val="00A05B96"/>
    <w:rsid w:val="00AB567B"/>
    <w:rsid w:val="00AD4234"/>
    <w:rsid w:val="00B222D3"/>
    <w:rsid w:val="00B83387"/>
    <w:rsid w:val="00B925B6"/>
    <w:rsid w:val="00BB3F26"/>
    <w:rsid w:val="00BD5210"/>
    <w:rsid w:val="00BE7E99"/>
    <w:rsid w:val="00C2371C"/>
    <w:rsid w:val="00C46A35"/>
    <w:rsid w:val="00C63F71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C4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586A9BA-04CC-474F-B8BC-D33847A66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CE23FC1A.dotm</Template>
  <TotalTime>958</TotalTime>
  <Pages>1</Pages>
  <Words>31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135</cp:revision>
  <cp:lastPrinted>2022-06-22T02:19:00Z</cp:lastPrinted>
  <dcterms:created xsi:type="dcterms:W3CDTF">2022-03-23T06:35:00Z</dcterms:created>
  <dcterms:modified xsi:type="dcterms:W3CDTF">2025-12-05T02:16:00Z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