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861" w:rsidRPr="00CC4D0C" w:rsidRDefault="003C1861" w:rsidP="003C1861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3C1861" w:rsidRDefault="003C1861" w:rsidP="003C186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3C1861" w:rsidRPr="00CC4D0C" w:rsidRDefault="003C1861" w:rsidP="003C186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3C1861" w:rsidRDefault="003C1861" w:rsidP="003C1861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C1861" w:rsidRDefault="003C1861" w:rsidP="003C1861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谢晓华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1981年12月28日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2E4D10" w:rsidRDefault="002E4D10" w:rsidP="002E4D1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谢晓华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3C1861" w:rsidRPr="008C41B1" w:rsidRDefault="003C1861" w:rsidP="003C186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C41B1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8C41B1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谢晓华</w:t>
      </w:r>
      <w:r w:rsidRPr="008C41B1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8C41B1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七个月。特报请裁定。</w:t>
      </w:r>
    </w:p>
    <w:p w:rsidR="003C1861" w:rsidRPr="008C41B1" w:rsidRDefault="003C1861" w:rsidP="003C1861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8C41B1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3C1861" w:rsidRPr="008C41B1" w:rsidRDefault="003C1861" w:rsidP="003C186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8C41B1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3C1861" w:rsidRPr="00343D07" w:rsidRDefault="003C1861" w:rsidP="003C1861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3C1861" w:rsidRPr="00343D07" w:rsidRDefault="003C1861" w:rsidP="003C1861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3C1861" w:rsidRPr="00343D07" w:rsidRDefault="003C1861" w:rsidP="003C1861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3C1861" w:rsidRPr="00343D07" w:rsidRDefault="003C1861" w:rsidP="003C1861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3C1861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E4D10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1861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463CE"/>
    <w:rsid w:val="008C7E69"/>
    <w:rsid w:val="009057B9"/>
    <w:rsid w:val="009266A1"/>
    <w:rsid w:val="00951194"/>
    <w:rsid w:val="009A3700"/>
    <w:rsid w:val="00AB567B"/>
    <w:rsid w:val="00AD4234"/>
    <w:rsid w:val="00AE1425"/>
    <w:rsid w:val="00B222D3"/>
    <w:rsid w:val="00B83387"/>
    <w:rsid w:val="00B925B6"/>
    <w:rsid w:val="00BB3F26"/>
    <w:rsid w:val="00BD5210"/>
    <w:rsid w:val="00BE7E99"/>
    <w:rsid w:val="00BF32EE"/>
    <w:rsid w:val="00C2371C"/>
    <w:rsid w:val="00C46A35"/>
    <w:rsid w:val="00C66904"/>
    <w:rsid w:val="00C7117E"/>
    <w:rsid w:val="00C7388E"/>
    <w:rsid w:val="00C975FD"/>
    <w:rsid w:val="00CA4BAF"/>
    <w:rsid w:val="00CB1FB3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2D93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00FF1B6B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6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70BF43-AC98-4114-BF7E-3FF7C07CF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C703582C.dotm</Template>
  <TotalTime>956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2025-12-05T02:46:00Z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