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F49" w:rsidRPr="00CC4D0C" w:rsidRDefault="00E76F49" w:rsidP="00E76F49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E76F49" w:rsidRDefault="00E76F49" w:rsidP="00E76F49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E76F49" w:rsidRPr="00CC4D0C" w:rsidRDefault="00E76F49" w:rsidP="00E76F49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E76F49" w:rsidRDefault="00E76F49" w:rsidP="00E76F49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E76F49" w:rsidRDefault="00E76F49" w:rsidP="00E76F49">
      <w:pPr>
        <w:spacing w:line="58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5F502E">
        <w:rPr>
          <w:rFonts w:ascii="仿宋" w:eastAsia="仿宋" w:hAnsi="仿宋" w:hint="eastAsia"/>
          <w:noProof/>
          <w:sz w:val="32"/>
          <w:szCs w:val="32"/>
        </w:rPr>
        <w:t>罗洪武</w:t>
      </w:r>
      <w:r w:rsidRPr="00343D07">
        <w:rPr>
          <w:rFonts w:ascii="仿宋" w:eastAsia="仿宋" w:hAnsi="仿宋" w:hint="eastAsia"/>
          <w:sz w:val="32"/>
          <w:szCs w:val="32"/>
        </w:rPr>
        <w:t>，男</w:t>
      </w:r>
      <w:r>
        <w:rPr>
          <w:rFonts w:ascii="仿宋" w:eastAsia="仿宋" w:hAnsi="仿宋" w:hint="eastAsia"/>
          <w:sz w:val="32"/>
          <w:szCs w:val="32"/>
        </w:rPr>
        <w:t>，</w:t>
      </w:r>
      <w:r w:rsidRPr="005F502E">
        <w:rPr>
          <w:rFonts w:ascii="仿宋" w:eastAsia="仿宋" w:hAnsi="仿宋" w:hint="eastAsia"/>
          <w:noProof/>
          <w:sz w:val="32"/>
          <w:szCs w:val="32"/>
        </w:rPr>
        <w:t>1970年5月18日</w:t>
      </w:r>
      <w:r>
        <w:rPr>
          <w:rFonts w:ascii="仿宋" w:eastAsia="仿宋" w:hAnsi="仿宋" w:hint="eastAsia"/>
          <w:noProof/>
          <w:sz w:val="32"/>
          <w:szCs w:val="32"/>
        </w:rPr>
        <w:t>出生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 w:rsidRPr="005F502E">
        <w:rPr>
          <w:rFonts w:ascii="仿宋" w:eastAsia="仿宋" w:hAnsi="仿宋" w:hint="eastAsia"/>
          <w:noProof/>
          <w:sz w:val="32"/>
          <w:szCs w:val="32"/>
        </w:rPr>
        <w:t>小学文化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现在四川省眉州监狱服刑。</w:t>
      </w:r>
    </w:p>
    <w:p w:rsidR="000869F7" w:rsidRDefault="000869F7" w:rsidP="000869F7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Pr="005F502E">
        <w:rPr>
          <w:rFonts w:ascii="仿宋" w:eastAsia="仿宋" w:hAnsi="仿宋" w:hint="eastAsia"/>
          <w:noProof/>
          <w:sz w:val="32"/>
          <w:szCs w:val="32"/>
        </w:rPr>
        <w:t>罗洪武</w:t>
      </w:r>
      <w:r>
        <w:rPr>
          <w:rFonts w:ascii="仿宋" w:eastAsia="仿宋" w:hAnsi="仿宋" w:hint="eastAsia"/>
          <w:sz w:val="32"/>
          <w:szCs w:val="32"/>
        </w:rPr>
        <w:t>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E76F49" w:rsidRPr="00E07949" w:rsidRDefault="00E76F49" w:rsidP="00E76F49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E07949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 w:rsidRPr="00E07949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罗洪武</w:t>
      </w:r>
      <w:r w:rsidRPr="00E07949">
        <w:rPr>
          <w:rFonts w:ascii="仿宋" w:eastAsia="仿宋" w:hAnsi="仿宋" w:hint="eastAsia"/>
          <w:color w:val="000000" w:themeColor="text1"/>
          <w:sz w:val="32"/>
          <w:szCs w:val="32"/>
        </w:rPr>
        <w:t>减刑</w:t>
      </w:r>
      <w:r w:rsidRPr="00E07949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七个月。特报请裁定。</w:t>
      </w:r>
    </w:p>
    <w:p w:rsidR="00E76F49" w:rsidRPr="00E07949" w:rsidRDefault="00E76F49" w:rsidP="00E76F49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E07949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E76F49" w:rsidRPr="00343D07" w:rsidRDefault="00E76F49" w:rsidP="00E76F49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四川省眉山市中级</w:t>
      </w:r>
      <w:r w:rsidRPr="00343D07">
        <w:rPr>
          <w:rFonts w:ascii="仿宋" w:eastAsia="仿宋" w:hAnsi="仿宋" w:hint="eastAsia"/>
          <w:sz w:val="32"/>
          <w:szCs w:val="32"/>
        </w:rPr>
        <w:t>人民法院</w:t>
      </w:r>
    </w:p>
    <w:p w:rsidR="00E76F49" w:rsidRPr="00343D07" w:rsidRDefault="00E76F49" w:rsidP="00E76F49">
      <w:pPr>
        <w:spacing w:line="580" w:lineRule="exact"/>
        <w:ind w:right="1360"/>
        <w:rPr>
          <w:rFonts w:ascii="仿宋" w:eastAsia="仿宋" w:hAnsi="仿宋"/>
          <w:sz w:val="32"/>
          <w:szCs w:val="32"/>
        </w:rPr>
      </w:pPr>
    </w:p>
    <w:p w:rsidR="00E76F49" w:rsidRPr="00343D07" w:rsidRDefault="00E76F49" w:rsidP="00E76F49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二〇二五年十二月三日</w:t>
      </w:r>
    </w:p>
    <w:p w:rsidR="00E76F49" w:rsidRPr="00343D07" w:rsidRDefault="00E76F49" w:rsidP="00E76F49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76F49" w:rsidRPr="00343D07" w:rsidRDefault="00E76F49" w:rsidP="00E76F49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844E71" w:rsidRDefault="00ED57D5" w:rsidP="00E76F49">
      <w:pPr>
        <w:spacing w:line="580" w:lineRule="exact"/>
      </w:pPr>
      <w:bookmarkStart w:id="0" w:name="_GoBack"/>
      <w:bookmarkEnd w:id="0"/>
    </w:p>
    <w:sectPr w:rsidR="00ED57D5" w:rsidRPr="00844E71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24821"/>
    <w:rsid w:val="00041ECC"/>
    <w:rsid w:val="00053C0D"/>
    <w:rsid w:val="0007228A"/>
    <w:rsid w:val="000869F7"/>
    <w:rsid w:val="000A1BF2"/>
    <w:rsid w:val="000C5943"/>
    <w:rsid w:val="000F2F13"/>
    <w:rsid w:val="0011056E"/>
    <w:rsid w:val="0013552F"/>
    <w:rsid w:val="00145AF5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15B1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22D38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1115B"/>
    <w:rsid w:val="006319D4"/>
    <w:rsid w:val="00635D31"/>
    <w:rsid w:val="006426E3"/>
    <w:rsid w:val="006430F9"/>
    <w:rsid w:val="00643F73"/>
    <w:rsid w:val="00654581"/>
    <w:rsid w:val="00674B95"/>
    <w:rsid w:val="006916F5"/>
    <w:rsid w:val="006B1AF9"/>
    <w:rsid w:val="006B28D8"/>
    <w:rsid w:val="006C6AF6"/>
    <w:rsid w:val="00713E30"/>
    <w:rsid w:val="007253F9"/>
    <w:rsid w:val="007460D6"/>
    <w:rsid w:val="00754436"/>
    <w:rsid w:val="00796CC2"/>
    <w:rsid w:val="007A186D"/>
    <w:rsid w:val="007F19C4"/>
    <w:rsid w:val="007F3F80"/>
    <w:rsid w:val="008132F0"/>
    <w:rsid w:val="00844E71"/>
    <w:rsid w:val="008C7E69"/>
    <w:rsid w:val="008E3367"/>
    <w:rsid w:val="009057B9"/>
    <w:rsid w:val="009266A1"/>
    <w:rsid w:val="00951194"/>
    <w:rsid w:val="009A3700"/>
    <w:rsid w:val="00AB567B"/>
    <w:rsid w:val="00AB7D2D"/>
    <w:rsid w:val="00AD4234"/>
    <w:rsid w:val="00B222D3"/>
    <w:rsid w:val="00B51933"/>
    <w:rsid w:val="00B83387"/>
    <w:rsid w:val="00B925B6"/>
    <w:rsid w:val="00BA1806"/>
    <w:rsid w:val="00BB3F26"/>
    <w:rsid w:val="00BD5210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B65BE"/>
    <w:rsid w:val="00DD0251"/>
    <w:rsid w:val="00E0651D"/>
    <w:rsid w:val="00E06803"/>
    <w:rsid w:val="00E22FBD"/>
    <w:rsid w:val="00E27BCA"/>
    <w:rsid w:val="00E44C4B"/>
    <w:rsid w:val="00E509BB"/>
    <w:rsid w:val="00E64E4D"/>
    <w:rsid w:val="00E76F49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F4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F7637B3-81F3-4F12-BF91-44A9C2735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CE23FC1A.dotm</Template>
  <TotalTime>952</TotalTime>
  <Pages>1</Pages>
  <Words>31</Words>
  <Characters>179</Characters>
  <Application>Microsoft Office Word</Application>
  <DocSecurity>0</DocSecurity>
  <Lines>1</Lines>
  <Paragraphs>1</Paragraphs>
  <ScaleCrop>false</ScaleCrop>
  <Company>China</Company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135</cp:revision>
  <cp:lastPrinted>2022-06-22T02:19:00Z</cp:lastPrinted>
  <dcterms:created xsi:type="dcterms:W3CDTF">2022-03-23T06:35:00Z</dcterms:created>
  <dcterms:modified xsi:type="dcterms:W3CDTF">2025-12-05T02:36:00Z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