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5D" w:rsidRPr="00CC4D0C" w:rsidRDefault="00B21A5D" w:rsidP="00B21A5D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B21A5D" w:rsidRDefault="00B21A5D" w:rsidP="00B21A5D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B21A5D" w:rsidRPr="00CC4D0C" w:rsidRDefault="00B21A5D" w:rsidP="00B21A5D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B21A5D" w:rsidRDefault="00B21A5D" w:rsidP="00B21A5D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B21A5D" w:rsidRDefault="00B21A5D" w:rsidP="00B21A5D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王安杰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1990年10月30日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077E68" w:rsidRDefault="00077E68" w:rsidP="00077E6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王安杰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B21A5D" w:rsidRPr="00C14409" w:rsidRDefault="00B21A5D" w:rsidP="00B21A5D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C1440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C1440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王安杰</w:t>
      </w:r>
      <w:r w:rsidRPr="00C1440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C1440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七个月。特报请裁定。</w:t>
      </w:r>
    </w:p>
    <w:p w:rsidR="00B21A5D" w:rsidRPr="00C14409" w:rsidRDefault="00B21A5D" w:rsidP="00B21A5D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C1440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B21A5D" w:rsidRPr="00343D07" w:rsidRDefault="00B21A5D" w:rsidP="00B21A5D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</w:t>
      </w:r>
      <w:r w:rsidRPr="00343D07">
        <w:rPr>
          <w:rFonts w:ascii="仿宋" w:eastAsia="仿宋" w:hAnsi="仿宋" w:hint="eastAsia"/>
          <w:sz w:val="32"/>
          <w:szCs w:val="32"/>
        </w:rPr>
        <w:t>人民法院</w:t>
      </w:r>
    </w:p>
    <w:p w:rsidR="00B21A5D" w:rsidRPr="00343D07" w:rsidRDefault="00B21A5D" w:rsidP="00B21A5D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B21A5D" w:rsidRPr="00343D07" w:rsidRDefault="00B21A5D" w:rsidP="00B21A5D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二〇二五年十二月三日</w:t>
      </w:r>
    </w:p>
    <w:p w:rsidR="00B21A5D" w:rsidRPr="00343D07" w:rsidRDefault="00B21A5D" w:rsidP="00B21A5D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B21A5D" w:rsidRPr="00343D07" w:rsidRDefault="00B21A5D" w:rsidP="00B21A5D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B21A5D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77E68"/>
    <w:rsid w:val="000A112F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36370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1A5D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DFA9809-41F0-47FF-B8E4-4537ECAB3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CE23FC1A.dotm</Template>
  <TotalTime>952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136</cp:revision>
  <cp:lastPrinted>2022-06-22T02:19:00Z</cp:lastPrinted>
  <dcterms:created xsi:type="dcterms:W3CDTF">2022-03-23T06:35:00Z</dcterms:created>
  <dcterms:modified xsi:type="dcterms:W3CDTF">2025-12-05T02:40:00Z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