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CD8" w:rsidRPr="00CC4D0C" w:rsidRDefault="00C24CD8" w:rsidP="00C24CD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24CD8" w:rsidRDefault="00C24CD8" w:rsidP="00C24CD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24CD8" w:rsidRPr="00CC4D0C" w:rsidRDefault="00C24CD8" w:rsidP="00C24CD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24CD8" w:rsidRDefault="00C24CD8" w:rsidP="00C24CD8">
      <w:pPr>
        <w:spacing w:line="46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24CD8" w:rsidRDefault="00C24CD8" w:rsidP="00C24CD8">
      <w:pPr>
        <w:spacing w:line="4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王东海</w:t>
      </w:r>
      <w:r>
        <w:rPr>
          <w:rFonts w:ascii="仿宋" w:eastAsia="仿宋" w:hAnsi="仿宋" w:hint="eastAsia"/>
          <w:noProof/>
          <w:sz w:val="32"/>
          <w:szCs w:val="32"/>
        </w:rPr>
        <w:t>（曾用名：王金海）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1986年11月6日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D50CB8" w:rsidRDefault="00D50CB8" w:rsidP="00D50C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王东海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24CD8" w:rsidRPr="009831C1" w:rsidRDefault="00C24CD8" w:rsidP="00C24CD8">
      <w:pPr>
        <w:spacing w:line="4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831C1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9831C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王东海</w:t>
      </w:r>
      <w:r w:rsidRPr="009831C1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三</w:t>
      </w:r>
      <w:r w:rsidRPr="009831C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个月。特报请裁定。</w:t>
      </w:r>
    </w:p>
    <w:p w:rsidR="00C24CD8" w:rsidRPr="009831C1" w:rsidRDefault="00C24CD8" w:rsidP="00C24CD8">
      <w:pPr>
        <w:spacing w:line="46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831C1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24CD8" w:rsidRPr="009831C1" w:rsidRDefault="00C24CD8" w:rsidP="00C24CD8">
      <w:pPr>
        <w:spacing w:line="46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831C1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C24CD8" w:rsidRPr="00343D07" w:rsidRDefault="00C24CD8" w:rsidP="00C24CD8">
      <w:pPr>
        <w:spacing w:line="460" w:lineRule="exact"/>
        <w:ind w:right="1360"/>
        <w:rPr>
          <w:rFonts w:ascii="仿宋" w:eastAsia="仿宋" w:hAnsi="仿宋"/>
          <w:sz w:val="32"/>
          <w:szCs w:val="32"/>
        </w:rPr>
      </w:pPr>
    </w:p>
    <w:p w:rsidR="00C24CD8" w:rsidRPr="00343D07" w:rsidRDefault="00C24CD8" w:rsidP="00C24CD8">
      <w:pPr>
        <w:spacing w:line="46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C24CD8" w:rsidRPr="00343D07" w:rsidRDefault="00C24CD8" w:rsidP="00C24CD8">
      <w:pPr>
        <w:spacing w:line="4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24CD8" w:rsidRPr="00343D07" w:rsidRDefault="00C24CD8" w:rsidP="00C24CD8">
      <w:pPr>
        <w:spacing w:line="4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15DEC" w:rsidRPr="00172327" w:rsidRDefault="00015DEC" w:rsidP="00C24CD8">
      <w:bookmarkStart w:id="0" w:name="_GoBack"/>
      <w:bookmarkEnd w:id="0"/>
    </w:p>
    <w:sectPr w:rsidR="00015DEC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394C"/>
    <w:rsid w:val="001D1C20"/>
    <w:rsid w:val="001F27DB"/>
    <w:rsid w:val="00200A14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A7B65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22BE"/>
    <w:rsid w:val="00573648"/>
    <w:rsid w:val="005926AB"/>
    <w:rsid w:val="005C578F"/>
    <w:rsid w:val="00610084"/>
    <w:rsid w:val="00611985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C10E7"/>
    <w:rsid w:val="007E4BDF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10424"/>
    <w:rsid w:val="00C2371C"/>
    <w:rsid w:val="00C24CD8"/>
    <w:rsid w:val="00C46A35"/>
    <w:rsid w:val="00C66904"/>
    <w:rsid w:val="00C7117E"/>
    <w:rsid w:val="00C7388E"/>
    <w:rsid w:val="00C937E9"/>
    <w:rsid w:val="00C975FD"/>
    <w:rsid w:val="00CA4BAF"/>
    <w:rsid w:val="00CB64D4"/>
    <w:rsid w:val="00CC4BE7"/>
    <w:rsid w:val="00D17D99"/>
    <w:rsid w:val="00D43436"/>
    <w:rsid w:val="00D50CB8"/>
    <w:rsid w:val="00D80FB6"/>
    <w:rsid w:val="00DD0251"/>
    <w:rsid w:val="00DF2AE9"/>
    <w:rsid w:val="00E0651D"/>
    <w:rsid w:val="00E06803"/>
    <w:rsid w:val="00E22FBD"/>
    <w:rsid w:val="00E27BCA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A05117-6CEA-45F4-94D7-8E3356C5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C703582C.dotm</Template>
  <TotalTime>954</TotalTime>
  <Pages>1</Pages>
  <Words>32</Words>
  <Characters>187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140</cp:revision>
  <cp:lastPrinted>2022-06-22T02:19:00Z</cp:lastPrinted>
  <dcterms:created xsi:type="dcterms:W3CDTF">2022-03-23T06:35:00Z</dcterms:created>
  <dcterms:modified xsi:type="dcterms:W3CDTF">2025-12-05T02:42:00Z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