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罪犯李陈苹,男，</w:t>
      </w:r>
      <w:r>
        <w:rPr>
          <w:rFonts w:ascii="仿宋" w:hAnsi="仿宋" w:eastAsia="仿宋"/>
          <w:sz w:val="32"/>
          <w:szCs w:val="32"/>
        </w:rPr>
        <w:t>1989年5月24日</w:t>
      </w:r>
      <w:r>
        <w:rPr>
          <w:rFonts w:hint="eastAsia" w:ascii="仿宋" w:hAnsi="仿宋" w:eastAsia="仿宋"/>
          <w:sz w:val="32"/>
          <w:szCs w:val="32"/>
        </w:rPr>
        <w:t>出生,初中文化。现在四川省眉州监狱服刑。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李陈苹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为此，根据《中华人民共和国监狱法》第二十九条、《中华人民共和国刑法》第五十七条第二款、第七十八条、《中华人民共和国刑事诉讼法》第二百七十三条第二款的规定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，建议对罪犯李陈苹减为有期徒刑二十二年，剥夺政治权利改为</w:t>
      </w:r>
      <w:r>
        <w:rPr>
          <w:rFonts w:hint="eastAsia" w:ascii="仿宋" w:hAnsi="仿宋" w:eastAsia="仿宋"/>
          <w:sz w:val="32"/>
          <w:szCs w:val="32"/>
          <w:lang w:eastAsia="zh-CN"/>
        </w:rPr>
        <w:t>八</w:t>
      </w:r>
      <w:r>
        <w:rPr>
          <w:rFonts w:hint="eastAsia" w:ascii="仿宋" w:hAnsi="仿宋" w:eastAsia="仿宋"/>
          <w:sz w:val="32"/>
          <w:szCs w:val="32"/>
        </w:rPr>
        <w:t>年。特报请裁定。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四川省高级</w:t>
      </w:r>
      <w:r>
        <w:rPr>
          <w:rFonts w:hint="eastAsia" w:ascii="仿宋" w:hAnsi="仿宋" w:eastAsia="仿宋"/>
          <w:sz w:val="32"/>
          <w:szCs w:val="32"/>
        </w:rPr>
        <w:t>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6080" w:firstLineChars="19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二0二五年十二月三日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428C9"/>
    <w:rsid w:val="0008628D"/>
    <w:rsid w:val="0009214D"/>
    <w:rsid w:val="00094603"/>
    <w:rsid w:val="000D5EED"/>
    <w:rsid w:val="001B2BDB"/>
    <w:rsid w:val="001C5977"/>
    <w:rsid w:val="00227A66"/>
    <w:rsid w:val="00252687"/>
    <w:rsid w:val="00257D2F"/>
    <w:rsid w:val="002A5652"/>
    <w:rsid w:val="002C5FBD"/>
    <w:rsid w:val="002C7BD0"/>
    <w:rsid w:val="003203DF"/>
    <w:rsid w:val="0032082C"/>
    <w:rsid w:val="003209C4"/>
    <w:rsid w:val="00335B0C"/>
    <w:rsid w:val="00337254"/>
    <w:rsid w:val="00362309"/>
    <w:rsid w:val="00387FFB"/>
    <w:rsid w:val="003A0FED"/>
    <w:rsid w:val="003E5FAD"/>
    <w:rsid w:val="00404E61"/>
    <w:rsid w:val="00414BC0"/>
    <w:rsid w:val="00422CB8"/>
    <w:rsid w:val="0043584B"/>
    <w:rsid w:val="00445D3D"/>
    <w:rsid w:val="004521D7"/>
    <w:rsid w:val="004751BA"/>
    <w:rsid w:val="004C7821"/>
    <w:rsid w:val="004E651A"/>
    <w:rsid w:val="00502643"/>
    <w:rsid w:val="00582F07"/>
    <w:rsid w:val="0058784E"/>
    <w:rsid w:val="00692000"/>
    <w:rsid w:val="006E0F9D"/>
    <w:rsid w:val="007270C3"/>
    <w:rsid w:val="00755AB9"/>
    <w:rsid w:val="007A1BF7"/>
    <w:rsid w:val="007C2870"/>
    <w:rsid w:val="007D6160"/>
    <w:rsid w:val="007D6592"/>
    <w:rsid w:val="00804497"/>
    <w:rsid w:val="00822358"/>
    <w:rsid w:val="00825FC1"/>
    <w:rsid w:val="00841C53"/>
    <w:rsid w:val="008C2BDB"/>
    <w:rsid w:val="008C4396"/>
    <w:rsid w:val="008E3B1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A6580"/>
    <w:rsid w:val="00AF3587"/>
    <w:rsid w:val="00B1176C"/>
    <w:rsid w:val="00B34D67"/>
    <w:rsid w:val="00B41842"/>
    <w:rsid w:val="00B52747"/>
    <w:rsid w:val="00B537F6"/>
    <w:rsid w:val="00BF3B2D"/>
    <w:rsid w:val="00C01E93"/>
    <w:rsid w:val="00C47CF1"/>
    <w:rsid w:val="00C509AE"/>
    <w:rsid w:val="00C63E6A"/>
    <w:rsid w:val="00C864C9"/>
    <w:rsid w:val="00CC46B0"/>
    <w:rsid w:val="00CF700D"/>
    <w:rsid w:val="00CF7F10"/>
    <w:rsid w:val="00D0641F"/>
    <w:rsid w:val="00D424DE"/>
    <w:rsid w:val="00D61661"/>
    <w:rsid w:val="00D86D26"/>
    <w:rsid w:val="00D87A98"/>
    <w:rsid w:val="00DA13DF"/>
    <w:rsid w:val="00DA33AF"/>
    <w:rsid w:val="00DD6935"/>
    <w:rsid w:val="00DF2DEF"/>
    <w:rsid w:val="00DF544C"/>
    <w:rsid w:val="00E1635E"/>
    <w:rsid w:val="00E679EC"/>
    <w:rsid w:val="00E96A79"/>
    <w:rsid w:val="00EB4772"/>
    <w:rsid w:val="00F4250A"/>
    <w:rsid w:val="00F51450"/>
    <w:rsid w:val="00FA7218"/>
    <w:rsid w:val="00FB3ECB"/>
    <w:rsid w:val="00FB4289"/>
    <w:rsid w:val="00FC4DA5"/>
    <w:rsid w:val="00FD1DA8"/>
    <w:rsid w:val="00FE6309"/>
    <w:rsid w:val="0106128F"/>
    <w:rsid w:val="02D776FC"/>
    <w:rsid w:val="03CA7733"/>
    <w:rsid w:val="03CC52AE"/>
    <w:rsid w:val="03D97A5A"/>
    <w:rsid w:val="04DC0472"/>
    <w:rsid w:val="05D9374C"/>
    <w:rsid w:val="06A50D48"/>
    <w:rsid w:val="06BA7E3D"/>
    <w:rsid w:val="07F55CCE"/>
    <w:rsid w:val="08981979"/>
    <w:rsid w:val="089F18A4"/>
    <w:rsid w:val="08D8255D"/>
    <w:rsid w:val="08E802D5"/>
    <w:rsid w:val="096B00EA"/>
    <w:rsid w:val="09940091"/>
    <w:rsid w:val="09D77E14"/>
    <w:rsid w:val="0A5361EC"/>
    <w:rsid w:val="0B837DA4"/>
    <w:rsid w:val="0C610FB9"/>
    <w:rsid w:val="0CB45FCB"/>
    <w:rsid w:val="0CB956B7"/>
    <w:rsid w:val="0CBB0AB1"/>
    <w:rsid w:val="0D9241DA"/>
    <w:rsid w:val="0DAB461A"/>
    <w:rsid w:val="0DD94610"/>
    <w:rsid w:val="0F575565"/>
    <w:rsid w:val="0FC072FC"/>
    <w:rsid w:val="0FD87690"/>
    <w:rsid w:val="10CE43AF"/>
    <w:rsid w:val="128141E5"/>
    <w:rsid w:val="136A5948"/>
    <w:rsid w:val="139E1C3D"/>
    <w:rsid w:val="150B69A3"/>
    <w:rsid w:val="154D0308"/>
    <w:rsid w:val="15906307"/>
    <w:rsid w:val="15F33127"/>
    <w:rsid w:val="15FE0FA7"/>
    <w:rsid w:val="16940743"/>
    <w:rsid w:val="174E5F7C"/>
    <w:rsid w:val="17B61B85"/>
    <w:rsid w:val="18FA5C08"/>
    <w:rsid w:val="19084B21"/>
    <w:rsid w:val="1A000EC6"/>
    <w:rsid w:val="1ADF6AAF"/>
    <w:rsid w:val="1B5A09A6"/>
    <w:rsid w:val="1BD373DD"/>
    <w:rsid w:val="1C1721FC"/>
    <w:rsid w:val="1C3D1682"/>
    <w:rsid w:val="1D9F0539"/>
    <w:rsid w:val="1DCC4DC2"/>
    <w:rsid w:val="1E055E9B"/>
    <w:rsid w:val="1E5C067A"/>
    <w:rsid w:val="1EF3538C"/>
    <w:rsid w:val="202A67F2"/>
    <w:rsid w:val="21E6256B"/>
    <w:rsid w:val="22424FFE"/>
    <w:rsid w:val="22470895"/>
    <w:rsid w:val="228C69BF"/>
    <w:rsid w:val="22DF242F"/>
    <w:rsid w:val="234B2BC2"/>
    <w:rsid w:val="23B07DF8"/>
    <w:rsid w:val="23BE2C52"/>
    <w:rsid w:val="23C61050"/>
    <w:rsid w:val="23D37ECC"/>
    <w:rsid w:val="241364CA"/>
    <w:rsid w:val="241F60DF"/>
    <w:rsid w:val="250E7042"/>
    <w:rsid w:val="25A40F46"/>
    <w:rsid w:val="25CD6139"/>
    <w:rsid w:val="26502B92"/>
    <w:rsid w:val="2678641E"/>
    <w:rsid w:val="271F76DD"/>
    <w:rsid w:val="28B87BF5"/>
    <w:rsid w:val="28D221CA"/>
    <w:rsid w:val="2951796C"/>
    <w:rsid w:val="29941B0B"/>
    <w:rsid w:val="29A422C5"/>
    <w:rsid w:val="29C006A1"/>
    <w:rsid w:val="29D95C13"/>
    <w:rsid w:val="2A4E4BE3"/>
    <w:rsid w:val="2B586356"/>
    <w:rsid w:val="2B662219"/>
    <w:rsid w:val="2BDF644C"/>
    <w:rsid w:val="2BE01295"/>
    <w:rsid w:val="2C286D59"/>
    <w:rsid w:val="2CD73F8E"/>
    <w:rsid w:val="2CFD6BFA"/>
    <w:rsid w:val="2D556A3E"/>
    <w:rsid w:val="2DF47663"/>
    <w:rsid w:val="2E696F72"/>
    <w:rsid w:val="2E82542C"/>
    <w:rsid w:val="30561F60"/>
    <w:rsid w:val="309F39C8"/>
    <w:rsid w:val="312129C3"/>
    <w:rsid w:val="3142426C"/>
    <w:rsid w:val="317535F0"/>
    <w:rsid w:val="317B3B34"/>
    <w:rsid w:val="320514A3"/>
    <w:rsid w:val="335526AE"/>
    <w:rsid w:val="34347364"/>
    <w:rsid w:val="351D2BDD"/>
    <w:rsid w:val="35352722"/>
    <w:rsid w:val="3570142B"/>
    <w:rsid w:val="35BF72C2"/>
    <w:rsid w:val="375D5C55"/>
    <w:rsid w:val="378215CD"/>
    <w:rsid w:val="38EC18AC"/>
    <w:rsid w:val="399F2BC0"/>
    <w:rsid w:val="3A0C48A9"/>
    <w:rsid w:val="3A983C97"/>
    <w:rsid w:val="3B307FEB"/>
    <w:rsid w:val="3CC6374C"/>
    <w:rsid w:val="3DF71CB4"/>
    <w:rsid w:val="3E0751B1"/>
    <w:rsid w:val="3E6D4608"/>
    <w:rsid w:val="3EA96C0D"/>
    <w:rsid w:val="3F662D57"/>
    <w:rsid w:val="3F7D34B7"/>
    <w:rsid w:val="403C07B9"/>
    <w:rsid w:val="416D73D5"/>
    <w:rsid w:val="41840137"/>
    <w:rsid w:val="42042CB5"/>
    <w:rsid w:val="425D3F0D"/>
    <w:rsid w:val="42950846"/>
    <w:rsid w:val="42FA1256"/>
    <w:rsid w:val="43B031A3"/>
    <w:rsid w:val="43FF341E"/>
    <w:rsid w:val="440A44E0"/>
    <w:rsid w:val="445B0073"/>
    <w:rsid w:val="44867B2B"/>
    <w:rsid w:val="448B1E0A"/>
    <w:rsid w:val="452F2678"/>
    <w:rsid w:val="45F116FE"/>
    <w:rsid w:val="45F51F09"/>
    <w:rsid w:val="460E7916"/>
    <w:rsid w:val="46256227"/>
    <w:rsid w:val="46325557"/>
    <w:rsid w:val="46616E5C"/>
    <w:rsid w:val="467B1552"/>
    <w:rsid w:val="470052E2"/>
    <w:rsid w:val="48642C5A"/>
    <w:rsid w:val="486A1A9D"/>
    <w:rsid w:val="49B43C4B"/>
    <w:rsid w:val="49E46773"/>
    <w:rsid w:val="4A5D58FE"/>
    <w:rsid w:val="4A6B1765"/>
    <w:rsid w:val="4A73428F"/>
    <w:rsid w:val="4AF2467E"/>
    <w:rsid w:val="4B294614"/>
    <w:rsid w:val="4B2947A4"/>
    <w:rsid w:val="4BD717BB"/>
    <w:rsid w:val="4BF07D98"/>
    <w:rsid w:val="4CAF70FB"/>
    <w:rsid w:val="4CBB2F8D"/>
    <w:rsid w:val="4D6A383B"/>
    <w:rsid w:val="4D6E1D3E"/>
    <w:rsid w:val="4D6F3E2D"/>
    <w:rsid w:val="4D757DB0"/>
    <w:rsid w:val="4DB8273D"/>
    <w:rsid w:val="4E2E1A78"/>
    <w:rsid w:val="4ECF7C3B"/>
    <w:rsid w:val="4ED01203"/>
    <w:rsid w:val="4F381FEF"/>
    <w:rsid w:val="503143A8"/>
    <w:rsid w:val="50B83390"/>
    <w:rsid w:val="527B0AB6"/>
    <w:rsid w:val="52BB10E2"/>
    <w:rsid w:val="52EA1C0A"/>
    <w:rsid w:val="530A71FE"/>
    <w:rsid w:val="560C64AF"/>
    <w:rsid w:val="56611737"/>
    <w:rsid w:val="570A45F4"/>
    <w:rsid w:val="576B414B"/>
    <w:rsid w:val="57EF502C"/>
    <w:rsid w:val="587413F2"/>
    <w:rsid w:val="5A9C74A1"/>
    <w:rsid w:val="5B464BC6"/>
    <w:rsid w:val="5BC61D4F"/>
    <w:rsid w:val="5C2A05FF"/>
    <w:rsid w:val="5CD33F46"/>
    <w:rsid w:val="5CE80AD7"/>
    <w:rsid w:val="5E02121C"/>
    <w:rsid w:val="5E3B6BB4"/>
    <w:rsid w:val="5F3C30F4"/>
    <w:rsid w:val="5F8A3AB7"/>
    <w:rsid w:val="600C2CBB"/>
    <w:rsid w:val="61364286"/>
    <w:rsid w:val="61532FC5"/>
    <w:rsid w:val="61B97FF2"/>
    <w:rsid w:val="61FF0978"/>
    <w:rsid w:val="620E74DB"/>
    <w:rsid w:val="62280FD4"/>
    <w:rsid w:val="63242AD7"/>
    <w:rsid w:val="639420A5"/>
    <w:rsid w:val="63FE790B"/>
    <w:rsid w:val="643F58D5"/>
    <w:rsid w:val="669C7730"/>
    <w:rsid w:val="66B13439"/>
    <w:rsid w:val="66DD2850"/>
    <w:rsid w:val="66E86B9E"/>
    <w:rsid w:val="66FB45DB"/>
    <w:rsid w:val="67E14864"/>
    <w:rsid w:val="67F529AC"/>
    <w:rsid w:val="68D34290"/>
    <w:rsid w:val="69132205"/>
    <w:rsid w:val="69B81910"/>
    <w:rsid w:val="69D72B92"/>
    <w:rsid w:val="6ACD4DD6"/>
    <w:rsid w:val="6B11159C"/>
    <w:rsid w:val="6B9D21F2"/>
    <w:rsid w:val="6CC37001"/>
    <w:rsid w:val="6E1B2C2D"/>
    <w:rsid w:val="6E7D5621"/>
    <w:rsid w:val="6ED33663"/>
    <w:rsid w:val="6F0648BC"/>
    <w:rsid w:val="6F893B9F"/>
    <w:rsid w:val="6FCF0DD1"/>
    <w:rsid w:val="70275965"/>
    <w:rsid w:val="70307167"/>
    <w:rsid w:val="705C1910"/>
    <w:rsid w:val="71E335FF"/>
    <w:rsid w:val="72EA6360"/>
    <w:rsid w:val="732E07A4"/>
    <w:rsid w:val="73C27F90"/>
    <w:rsid w:val="742E0409"/>
    <w:rsid w:val="746348C3"/>
    <w:rsid w:val="751E44D3"/>
    <w:rsid w:val="75D1416C"/>
    <w:rsid w:val="76362A54"/>
    <w:rsid w:val="77B10DF2"/>
    <w:rsid w:val="77B72382"/>
    <w:rsid w:val="783906E0"/>
    <w:rsid w:val="79F42BE1"/>
    <w:rsid w:val="7A1C755C"/>
    <w:rsid w:val="7A9B52E4"/>
    <w:rsid w:val="7AD05567"/>
    <w:rsid w:val="7AF33BC6"/>
    <w:rsid w:val="7B3D43C8"/>
    <w:rsid w:val="7BDE64DD"/>
    <w:rsid w:val="7C4F1843"/>
    <w:rsid w:val="7CA164AF"/>
    <w:rsid w:val="7CC86968"/>
    <w:rsid w:val="7D496129"/>
    <w:rsid w:val="7E24672C"/>
    <w:rsid w:val="7E2E3CA3"/>
    <w:rsid w:val="7ECC7DE9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F3E256-9891-4AA1-8F58-48492B4E03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AD942D52.dotm</Template>
  <Company>China</Company>
  <Pages>50</Pages>
  <Words>20123</Words>
  <Characters>2425</Characters>
  <Lines>20</Lines>
  <Paragraphs>45</Paragraphs>
  <TotalTime>0</TotalTime>
  <ScaleCrop>false</ScaleCrop>
  <LinksUpToDate>false</LinksUpToDate>
  <CharactersWithSpaces>22503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2025-09-24T02:11:00Z</dcterms:created>
  <dc:creator>6295</dc:creator>
  <cp:lastModifiedBy>6336</cp:lastModifiedBy>
  <dcterms:modified xsi:type="dcterms:W3CDTF">2025-12-04T01:01:42Z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