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55" w:rsidRPr="00CC4D0C" w:rsidRDefault="00017755" w:rsidP="0001775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17755" w:rsidRDefault="00017755" w:rsidP="0001775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017755" w:rsidRPr="00CC4D0C" w:rsidRDefault="00017755" w:rsidP="0001775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017755" w:rsidRDefault="00017755" w:rsidP="0001775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17755" w:rsidRDefault="00017755" w:rsidP="00017755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曾宪忠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1975年2月11日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1C71AF" w:rsidRDefault="001C71AF" w:rsidP="001C71A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曾宪忠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017755" w:rsidRPr="00685DB9" w:rsidRDefault="00017755" w:rsidP="0001775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曾宪忠</w:t>
      </w: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七个月。特报请裁定。</w:t>
      </w:r>
    </w:p>
    <w:p w:rsidR="00017755" w:rsidRPr="00685DB9" w:rsidRDefault="00017755" w:rsidP="0001775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017755" w:rsidRPr="00685DB9" w:rsidRDefault="00017755" w:rsidP="0001775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017755" w:rsidRPr="00685DB9" w:rsidRDefault="00017755" w:rsidP="00017755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017755" w:rsidRPr="00343D07" w:rsidRDefault="00017755" w:rsidP="00017755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017755" w:rsidRPr="00343D07" w:rsidRDefault="00017755" w:rsidP="0001775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17755" w:rsidRPr="00343D07" w:rsidRDefault="00017755" w:rsidP="0001775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017755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7755"/>
    <w:rsid w:val="00041ECC"/>
    <w:rsid w:val="00053C0D"/>
    <w:rsid w:val="000A1BF2"/>
    <w:rsid w:val="000C5943"/>
    <w:rsid w:val="000D0B72"/>
    <w:rsid w:val="000F2F13"/>
    <w:rsid w:val="0011056E"/>
    <w:rsid w:val="0013552F"/>
    <w:rsid w:val="00145AF5"/>
    <w:rsid w:val="00172327"/>
    <w:rsid w:val="00176B00"/>
    <w:rsid w:val="00187631"/>
    <w:rsid w:val="00193B9C"/>
    <w:rsid w:val="001A0C26"/>
    <w:rsid w:val="001C71AF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E625E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645F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AE6DA6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CC607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74C54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5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91108A-BF00-43AC-B3F3-1D6F05440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954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2025-12-05T02:08:00Z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