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罪犯张学峰,男，</w:t>
      </w:r>
      <w:r>
        <w:rPr>
          <w:rFonts w:ascii="仿宋" w:hAnsi="仿宋" w:eastAsia="仿宋"/>
          <w:sz w:val="32"/>
          <w:szCs w:val="32"/>
        </w:rPr>
        <w:t>1977年5月26日</w:t>
      </w:r>
      <w:r>
        <w:rPr>
          <w:rFonts w:hint="eastAsia" w:ascii="仿宋" w:hAnsi="仿宋" w:eastAsia="仿宋"/>
          <w:sz w:val="32"/>
          <w:szCs w:val="32"/>
        </w:rPr>
        <w:t>出生,大学文化。现在四川省眉州监狱服刑。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张学峰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为此，根据《中华人民共和国监狱法》第二十九条、《中华人民共和国刑法》第七十八条、《中华人民共和国刑事诉讼法》第二百七十三条第二款之规定，建议对罪犯张学峰减刑六个月。特报请裁定。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080" w:firstLineChars="19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二0二五年十二月三日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428C9"/>
    <w:rsid w:val="0008628D"/>
    <w:rsid w:val="0009214D"/>
    <w:rsid w:val="00094603"/>
    <w:rsid w:val="000D5EED"/>
    <w:rsid w:val="001B2BDB"/>
    <w:rsid w:val="001C5977"/>
    <w:rsid w:val="00227A66"/>
    <w:rsid w:val="00252687"/>
    <w:rsid w:val="00257D2F"/>
    <w:rsid w:val="002A5652"/>
    <w:rsid w:val="002C5FBD"/>
    <w:rsid w:val="002C7BD0"/>
    <w:rsid w:val="003203DF"/>
    <w:rsid w:val="0032082C"/>
    <w:rsid w:val="003209C4"/>
    <w:rsid w:val="00335B0C"/>
    <w:rsid w:val="00337254"/>
    <w:rsid w:val="00362309"/>
    <w:rsid w:val="00387FFB"/>
    <w:rsid w:val="003A0FED"/>
    <w:rsid w:val="003E5FAD"/>
    <w:rsid w:val="00404E61"/>
    <w:rsid w:val="00414BC0"/>
    <w:rsid w:val="00422CB8"/>
    <w:rsid w:val="0043584B"/>
    <w:rsid w:val="00445D3D"/>
    <w:rsid w:val="004521D7"/>
    <w:rsid w:val="004751BA"/>
    <w:rsid w:val="004C7821"/>
    <w:rsid w:val="004E651A"/>
    <w:rsid w:val="00502643"/>
    <w:rsid w:val="00582F07"/>
    <w:rsid w:val="0058784E"/>
    <w:rsid w:val="00692000"/>
    <w:rsid w:val="006E0F9D"/>
    <w:rsid w:val="007270C3"/>
    <w:rsid w:val="00755AB9"/>
    <w:rsid w:val="007A1BF7"/>
    <w:rsid w:val="007C2870"/>
    <w:rsid w:val="007D6160"/>
    <w:rsid w:val="007D6592"/>
    <w:rsid w:val="00804497"/>
    <w:rsid w:val="00822358"/>
    <w:rsid w:val="00825FC1"/>
    <w:rsid w:val="00841C53"/>
    <w:rsid w:val="008C2BDB"/>
    <w:rsid w:val="008C4396"/>
    <w:rsid w:val="008E3B1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A6580"/>
    <w:rsid w:val="00AF3587"/>
    <w:rsid w:val="00B1176C"/>
    <w:rsid w:val="00B34D67"/>
    <w:rsid w:val="00B41842"/>
    <w:rsid w:val="00B52747"/>
    <w:rsid w:val="00B537F6"/>
    <w:rsid w:val="00BF3B2D"/>
    <w:rsid w:val="00C01E93"/>
    <w:rsid w:val="00C47CF1"/>
    <w:rsid w:val="00C509AE"/>
    <w:rsid w:val="00C63E6A"/>
    <w:rsid w:val="00C864C9"/>
    <w:rsid w:val="00CC46B0"/>
    <w:rsid w:val="00CF700D"/>
    <w:rsid w:val="00CF7F10"/>
    <w:rsid w:val="00D0641F"/>
    <w:rsid w:val="00D424DE"/>
    <w:rsid w:val="00D61661"/>
    <w:rsid w:val="00D86D26"/>
    <w:rsid w:val="00D87A98"/>
    <w:rsid w:val="00DA13DF"/>
    <w:rsid w:val="00DA33AF"/>
    <w:rsid w:val="00DD6935"/>
    <w:rsid w:val="00DF2DEF"/>
    <w:rsid w:val="00DF544C"/>
    <w:rsid w:val="00E1635E"/>
    <w:rsid w:val="00E679EC"/>
    <w:rsid w:val="00E96A79"/>
    <w:rsid w:val="00EB4772"/>
    <w:rsid w:val="00F4250A"/>
    <w:rsid w:val="00F51450"/>
    <w:rsid w:val="00FA7218"/>
    <w:rsid w:val="00FB3ECB"/>
    <w:rsid w:val="00FB4289"/>
    <w:rsid w:val="00FC4DA5"/>
    <w:rsid w:val="00FD1DA8"/>
    <w:rsid w:val="00FE6309"/>
    <w:rsid w:val="0106128F"/>
    <w:rsid w:val="02D776FC"/>
    <w:rsid w:val="03CA7733"/>
    <w:rsid w:val="03CC52AE"/>
    <w:rsid w:val="03D97A5A"/>
    <w:rsid w:val="04DC0472"/>
    <w:rsid w:val="05D9374C"/>
    <w:rsid w:val="06A50D48"/>
    <w:rsid w:val="06BA7E3D"/>
    <w:rsid w:val="07F55CCE"/>
    <w:rsid w:val="08981979"/>
    <w:rsid w:val="089F18A4"/>
    <w:rsid w:val="08D8255D"/>
    <w:rsid w:val="08E802D5"/>
    <w:rsid w:val="096B00EA"/>
    <w:rsid w:val="09940091"/>
    <w:rsid w:val="09D77E14"/>
    <w:rsid w:val="0A5361EC"/>
    <w:rsid w:val="0B837DA4"/>
    <w:rsid w:val="0C610FB9"/>
    <w:rsid w:val="0CB45FCB"/>
    <w:rsid w:val="0CB956B7"/>
    <w:rsid w:val="0CBB0AB1"/>
    <w:rsid w:val="0D9241DA"/>
    <w:rsid w:val="0DAB461A"/>
    <w:rsid w:val="0DD94610"/>
    <w:rsid w:val="0F575565"/>
    <w:rsid w:val="0FC072FC"/>
    <w:rsid w:val="0FD87690"/>
    <w:rsid w:val="10CE43AF"/>
    <w:rsid w:val="128141E5"/>
    <w:rsid w:val="136A5948"/>
    <w:rsid w:val="139E1C3D"/>
    <w:rsid w:val="150B69A3"/>
    <w:rsid w:val="154D0308"/>
    <w:rsid w:val="15906307"/>
    <w:rsid w:val="15F33127"/>
    <w:rsid w:val="15FE0FA7"/>
    <w:rsid w:val="16940743"/>
    <w:rsid w:val="174E5F7C"/>
    <w:rsid w:val="17B61B85"/>
    <w:rsid w:val="18FA5C08"/>
    <w:rsid w:val="19084B21"/>
    <w:rsid w:val="1A000EC6"/>
    <w:rsid w:val="1ADF6AAF"/>
    <w:rsid w:val="1B5A09A6"/>
    <w:rsid w:val="1BD373DD"/>
    <w:rsid w:val="1C1721FC"/>
    <w:rsid w:val="1C3D1682"/>
    <w:rsid w:val="1D9F0539"/>
    <w:rsid w:val="1DCC4DC2"/>
    <w:rsid w:val="1E055E9B"/>
    <w:rsid w:val="1E5C067A"/>
    <w:rsid w:val="1EF3538C"/>
    <w:rsid w:val="202A67F2"/>
    <w:rsid w:val="21E6256B"/>
    <w:rsid w:val="22424FFE"/>
    <w:rsid w:val="22470895"/>
    <w:rsid w:val="228C69BF"/>
    <w:rsid w:val="22DF242F"/>
    <w:rsid w:val="234B2BC2"/>
    <w:rsid w:val="23B07DF8"/>
    <w:rsid w:val="23BE2C52"/>
    <w:rsid w:val="23C61050"/>
    <w:rsid w:val="23D37ECC"/>
    <w:rsid w:val="241364CA"/>
    <w:rsid w:val="241F60DF"/>
    <w:rsid w:val="250E7042"/>
    <w:rsid w:val="25A40F46"/>
    <w:rsid w:val="25CD6139"/>
    <w:rsid w:val="26502B92"/>
    <w:rsid w:val="2678641E"/>
    <w:rsid w:val="271F76DD"/>
    <w:rsid w:val="28B87BF5"/>
    <w:rsid w:val="28D221CA"/>
    <w:rsid w:val="2951796C"/>
    <w:rsid w:val="29941B0B"/>
    <w:rsid w:val="29A422C5"/>
    <w:rsid w:val="29C006A1"/>
    <w:rsid w:val="29D95C13"/>
    <w:rsid w:val="2A4E4BE3"/>
    <w:rsid w:val="2B586356"/>
    <w:rsid w:val="2B662219"/>
    <w:rsid w:val="2BDF644C"/>
    <w:rsid w:val="2C286D59"/>
    <w:rsid w:val="2CD73F8E"/>
    <w:rsid w:val="2CFD6BFA"/>
    <w:rsid w:val="2D556A3E"/>
    <w:rsid w:val="2DF47663"/>
    <w:rsid w:val="2E696F72"/>
    <w:rsid w:val="2E82542C"/>
    <w:rsid w:val="30561F60"/>
    <w:rsid w:val="309F39C8"/>
    <w:rsid w:val="312129C3"/>
    <w:rsid w:val="3142426C"/>
    <w:rsid w:val="317535F0"/>
    <w:rsid w:val="317B3B34"/>
    <w:rsid w:val="320514A3"/>
    <w:rsid w:val="335526AE"/>
    <w:rsid w:val="34347364"/>
    <w:rsid w:val="351D2BDD"/>
    <w:rsid w:val="35352722"/>
    <w:rsid w:val="3570142B"/>
    <w:rsid w:val="35BF72C2"/>
    <w:rsid w:val="375D5C55"/>
    <w:rsid w:val="378215CD"/>
    <w:rsid w:val="38EC18AC"/>
    <w:rsid w:val="399F2BC0"/>
    <w:rsid w:val="3A0C48A9"/>
    <w:rsid w:val="3A983C97"/>
    <w:rsid w:val="3B307FEB"/>
    <w:rsid w:val="3CC6374C"/>
    <w:rsid w:val="3DF71CB4"/>
    <w:rsid w:val="3E0751B1"/>
    <w:rsid w:val="3E6D4608"/>
    <w:rsid w:val="3EA96C0D"/>
    <w:rsid w:val="3F662D57"/>
    <w:rsid w:val="3F7D34B7"/>
    <w:rsid w:val="403C07B9"/>
    <w:rsid w:val="416D73D5"/>
    <w:rsid w:val="41840137"/>
    <w:rsid w:val="42042CB5"/>
    <w:rsid w:val="425D3F0D"/>
    <w:rsid w:val="42950846"/>
    <w:rsid w:val="42FA1256"/>
    <w:rsid w:val="43B031A3"/>
    <w:rsid w:val="43FF341E"/>
    <w:rsid w:val="440A44E0"/>
    <w:rsid w:val="445B0073"/>
    <w:rsid w:val="44867B2B"/>
    <w:rsid w:val="448B1E0A"/>
    <w:rsid w:val="452F2678"/>
    <w:rsid w:val="45F116FE"/>
    <w:rsid w:val="45F51F09"/>
    <w:rsid w:val="460E7916"/>
    <w:rsid w:val="46256227"/>
    <w:rsid w:val="46325557"/>
    <w:rsid w:val="46616E5C"/>
    <w:rsid w:val="467B1552"/>
    <w:rsid w:val="470052E2"/>
    <w:rsid w:val="48642C5A"/>
    <w:rsid w:val="486A1A9D"/>
    <w:rsid w:val="49B43C4B"/>
    <w:rsid w:val="49E46773"/>
    <w:rsid w:val="4A5D58FE"/>
    <w:rsid w:val="4A6B1765"/>
    <w:rsid w:val="4A73428F"/>
    <w:rsid w:val="4AF2467E"/>
    <w:rsid w:val="4B294614"/>
    <w:rsid w:val="4B2947A4"/>
    <w:rsid w:val="4BD717BB"/>
    <w:rsid w:val="4CAF70FB"/>
    <w:rsid w:val="4CBB2F8D"/>
    <w:rsid w:val="4D6A383B"/>
    <w:rsid w:val="4D6E1D3E"/>
    <w:rsid w:val="4D6F3E2D"/>
    <w:rsid w:val="4D757DB0"/>
    <w:rsid w:val="4DB8273D"/>
    <w:rsid w:val="4E2E1A78"/>
    <w:rsid w:val="4ECF7C3B"/>
    <w:rsid w:val="4ED01203"/>
    <w:rsid w:val="4F381FEF"/>
    <w:rsid w:val="503143A8"/>
    <w:rsid w:val="50B83390"/>
    <w:rsid w:val="527B0AB6"/>
    <w:rsid w:val="52BB10E2"/>
    <w:rsid w:val="52EA1C0A"/>
    <w:rsid w:val="530A71FE"/>
    <w:rsid w:val="560C64AF"/>
    <w:rsid w:val="56611737"/>
    <w:rsid w:val="570A45F4"/>
    <w:rsid w:val="576B414B"/>
    <w:rsid w:val="57EF502C"/>
    <w:rsid w:val="587413F2"/>
    <w:rsid w:val="5A9C74A1"/>
    <w:rsid w:val="5B464BC6"/>
    <w:rsid w:val="5B640276"/>
    <w:rsid w:val="5BC61D4F"/>
    <w:rsid w:val="5C2A05FF"/>
    <w:rsid w:val="5CD33F46"/>
    <w:rsid w:val="5CE80AD7"/>
    <w:rsid w:val="5E02121C"/>
    <w:rsid w:val="5E3B6BB4"/>
    <w:rsid w:val="5F3C30F4"/>
    <w:rsid w:val="5F8A3AB7"/>
    <w:rsid w:val="600C2CBB"/>
    <w:rsid w:val="61364286"/>
    <w:rsid w:val="61532FC5"/>
    <w:rsid w:val="61B97FF2"/>
    <w:rsid w:val="61FF0978"/>
    <w:rsid w:val="620E74DB"/>
    <w:rsid w:val="62280FD4"/>
    <w:rsid w:val="63242AD7"/>
    <w:rsid w:val="639420A5"/>
    <w:rsid w:val="63FE790B"/>
    <w:rsid w:val="643F58D5"/>
    <w:rsid w:val="669C7730"/>
    <w:rsid w:val="66B13439"/>
    <w:rsid w:val="66DD2850"/>
    <w:rsid w:val="66E86B9E"/>
    <w:rsid w:val="66FB45DB"/>
    <w:rsid w:val="67E14864"/>
    <w:rsid w:val="67F529AC"/>
    <w:rsid w:val="68D34290"/>
    <w:rsid w:val="69132205"/>
    <w:rsid w:val="69A30300"/>
    <w:rsid w:val="69B81910"/>
    <w:rsid w:val="69D72B92"/>
    <w:rsid w:val="6ACD4DD6"/>
    <w:rsid w:val="6B11159C"/>
    <w:rsid w:val="6B9D21F2"/>
    <w:rsid w:val="6CC37001"/>
    <w:rsid w:val="6E1B2C2D"/>
    <w:rsid w:val="6E7D5621"/>
    <w:rsid w:val="6ED33663"/>
    <w:rsid w:val="6F0648BC"/>
    <w:rsid w:val="6F893B9F"/>
    <w:rsid w:val="6FCF0DD1"/>
    <w:rsid w:val="70275965"/>
    <w:rsid w:val="70307167"/>
    <w:rsid w:val="705C1910"/>
    <w:rsid w:val="71E335FF"/>
    <w:rsid w:val="72EA6360"/>
    <w:rsid w:val="732E07A4"/>
    <w:rsid w:val="73C27F90"/>
    <w:rsid w:val="742E0409"/>
    <w:rsid w:val="746348C3"/>
    <w:rsid w:val="751E44D3"/>
    <w:rsid w:val="75D1416C"/>
    <w:rsid w:val="76362A54"/>
    <w:rsid w:val="77B10DF2"/>
    <w:rsid w:val="77B72382"/>
    <w:rsid w:val="783906E0"/>
    <w:rsid w:val="79F42BE1"/>
    <w:rsid w:val="7A1C755C"/>
    <w:rsid w:val="7A9B52E4"/>
    <w:rsid w:val="7AD05567"/>
    <w:rsid w:val="7AF33BC6"/>
    <w:rsid w:val="7B3D43C8"/>
    <w:rsid w:val="7BDE64DD"/>
    <w:rsid w:val="7C4F1843"/>
    <w:rsid w:val="7CA164AF"/>
    <w:rsid w:val="7CC86968"/>
    <w:rsid w:val="7D496129"/>
    <w:rsid w:val="7E24672C"/>
    <w:rsid w:val="7E2E3CA3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F3E256-9891-4AA1-8F58-48492B4E03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AD942D52.dotm</Template>
  <Company>China</Company>
  <Pages>50</Pages>
  <Words>20123</Words>
  <Characters>2425</Characters>
  <Lines>20</Lines>
  <Paragraphs>45</Paragraphs>
  <TotalTime>0</TotalTime>
  <ScaleCrop>false</ScaleCrop>
  <LinksUpToDate>false</LinksUpToDate>
  <CharactersWithSpaces>22503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2025-09-24T02:11:00Z</dcterms:created>
  <dc:creator>6295</dc:creator>
  <cp:lastModifiedBy>6336</cp:lastModifiedBy>
  <dcterms:modified xsi:type="dcterms:W3CDTF">2025-12-04T01:10:39Z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