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罪犯周大松,男，</w:t>
      </w:r>
      <w:r>
        <w:rPr>
          <w:rFonts w:ascii="仿宋" w:hAnsi="仿宋" w:eastAsia="仿宋"/>
          <w:sz w:val="32"/>
          <w:szCs w:val="32"/>
        </w:rPr>
        <w:t>1951年9月18日</w:t>
      </w:r>
      <w:r>
        <w:rPr>
          <w:rFonts w:hint="eastAsia" w:ascii="仿宋" w:hAnsi="仿宋" w:eastAsia="仿宋"/>
          <w:sz w:val="32"/>
          <w:szCs w:val="32"/>
        </w:rPr>
        <w:t>出生,小学文化。现在四川省眉州监狱服刑。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周大松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为此，根据《中华人民共和国监狱法》第二十九条、《中华人民共和国刑法》第七十八条、《中华人民共和国刑事诉讼法》第二百七十三条第二款之规定，建议对罪犯周大松减刑六个月</w:t>
      </w:r>
      <w:r>
        <w:rPr>
          <w:rFonts w:hint="eastAsia" w:ascii="仿宋" w:hAnsi="仿宋" w:eastAsia="仿宋"/>
          <w:sz w:val="32"/>
          <w:szCs w:val="32"/>
          <w:lang w:eastAsia="zh-CN"/>
        </w:rPr>
        <w:t>，剥夺政治权利改为一年</w:t>
      </w:r>
      <w:r>
        <w:rPr>
          <w:rFonts w:hint="eastAsia" w:ascii="仿宋" w:hAnsi="仿宋" w:eastAsia="仿宋"/>
          <w:sz w:val="32"/>
          <w:szCs w:val="32"/>
        </w:rPr>
        <w:t>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6720" w:firstLineChars="21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6080" w:firstLineChars="19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二0二五年十二月三日</w:t>
      </w:r>
    </w:p>
    <w:p>
      <w:pPr>
        <w:spacing w:line="580" w:lineRule="exact"/>
        <w:rPr>
          <w:rFonts w:hint="eastAsia"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3584B"/>
    <w:rsid w:val="000428C9"/>
    <w:rsid w:val="0008628D"/>
    <w:rsid w:val="0009214D"/>
    <w:rsid w:val="00094603"/>
    <w:rsid w:val="000D5EED"/>
    <w:rsid w:val="001B2BDB"/>
    <w:rsid w:val="001C5977"/>
    <w:rsid w:val="00227A66"/>
    <w:rsid w:val="00252687"/>
    <w:rsid w:val="00257D2F"/>
    <w:rsid w:val="002A5652"/>
    <w:rsid w:val="002C5FBD"/>
    <w:rsid w:val="002C7BD0"/>
    <w:rsid w:val="003203DF"/>
    <w:rsid w:val="0032082C"/>
    <w:rsid w:val="003209C4"/>
    <w:rsid w:val="00335B0C"/>
    <w:rsid w:val="00337254"/>
    <w:rsid w:val="00362309"/>
    <w:rsid w:val="00387FFB"/>
    <w:rsid w:val="003A0FED"/>
    <w:rsid w:val="003E5FAD"/>
    <w:rsid w:val="00404E61"/>
    <w:rsid w:val="00414BC0"/>
    <w:rsid w:val="00422CB8"/>
    <w:rsid w:val="0043584B"/>
    <w:rsid w:val="00445D3D"/>
    <w:rsid w:val="004521D7"/>
    <w:rsid w:val="004751BA"/>
    <w:rsid w:val="004C7821"/>
    <w:rsid w:val="004E651A"/>
    <w:rsid w:val="00502643"/>
    <w:rsid w:val="00582F07"/>
    <w:rsid w:val="0058784E"/>
    <w:rsid w:val="00692000"/>
    <w:rsid w:val="006E0F9D"/>
    <w:rsid w:val="007270C3"/>
    <w:rsid w:val="00755AB9"/>
    <w:rsid w:val="007A1BF7"/>
    <w:rsid w:val="007C2870"/>
    <w:rsid w:val="007D6160"/>
    <w:rsid w:val="007D6592"/>
    <w:rsid w:val="00804497"/>
    <w:rsid w:val="00822358"/>
    <w:rsid w:val="00825FC1"/>
    <w:rsid w:val="00841C53"/>
    <w:rsid w:val="008C2BDB"/>
    <w:rsid w:val="008C4396"/>
    <w:rsid w:val="008E3B1D"/>
    <w:rsid w:val="009877CE"/>
    <w:rsid w:val="009D12BF"/>
    <w:rsid w:val="009D5AFD"/>
    <w:rsid w:val="00A07BF6"/>
    <w:rsid w:val="00A22FED"/>
    <w:rsid w:val="00A66959"/>
    <w:rsid w:val="00A81F07"/>
    <w:rsid w:val="00A8735B"/>
    <w:rsid w:val="00AA5247"/>
    <w:rsid w:val="00AA6580"/>
    <w:rsid w:val="00AF3587"/>
    <w:rsid w:val="00B1176C"/>
    <w:rsid w:val="00B34D67"/>
    <w:rsid w:val="00B41842"/>
    <w:rsid w:val="00B52747"/>
    <w:rsid w:val="00B537F6"/>
    <w:rsid w:val="00BF3B2D"/>
    <w:rsid w:val="00C01E93"/>
    <w:rsid w:val="00C47CF1"/>
    <w:rsid w:val="00C509AE"/>
    <w:rsid w:val="00C63E6A"/>
    <w:rsid w:val="00C864C9"/>
    <w:rsid w:val="00CC46B0"/>
    <w:rsid w:val="00CF700D"/>
    <w:rsid w:val="00CF7F10"/>
    <w:rsid w:val="00D0641F"/>
    <w:rsid w:val="00D424DE"/>
    <w:rsid w:val="00D61661"/>
    <w:rsid w:val="00D86D26"/>
    <w:rsid w:val="00D87A98"/>
    <w:rsid w:val="00DA13DF"/>
    <w:rsid w:val="00DA33AF"/>
    <w:rsid w:val="00DD6935"/>
    <w:rsid w:val="00DF2DEF"/>
    <w:rsid w:val="00DF544C"/>
    <w:rsid w:val="00E1635E"/>
    <w:rsid w:val="00E679EC"/>
    <w:rsid w:val="00E96A79"/>
    <w:rsid w:val="00EB4772"/>
    <w:rsid w:val="00F4250A"/>
    <w:rsid w:val="00F51450"/>
    <w:rsid w:val="00FA7218"/>
    <w:rsid w:val="00FB3ECB"/>
    <w:rsid w:val="00FB4289"/>
    <w:rsid w:val="00FC4DA5"/>
    <w:rsid w:val="00FD1DA8"/>
    <w:rsid w:val="00FE6309"/>
    <w:rsid w:val="0106128F"/>
    <w:rsid w:val="02D776FC"/>
    <w:rsid w:val="03CA7733"/>
    <w:rsid w:val="03CC52AE"/>
    <w:rsid w:val="03D97A5A"/>
    <w:rsid w:val="04DC0472"/>
    <w:rsid w:val="05D9374C"/>
    <w:rsid w:val="06A50D48"/>
    <w:rsid w:val="06BA7E3D"/>
    <w:rsid w:val="07F55CCE"/>
    <w:rsid w:val="08981979"/>
    <w:rsid w:val="089F18A4"/>
    <w:rsid w:val="08D8255D"/>
    <w:rsid w:val="08E802D5"/>
    <w:rsid w:val="096B00EA"/>
    <w:rsid w:val="09940091"/>
    <w:rsid w:val="09D77E14"/>
    <w:rsid w:val="0A5361EC"/>
    <w:rsid w:val="0B837DA4"/>
    <w:rsid w:val="0C610FB9"/>
    <w:rsid w:val="0CB45FCB"/>
    <w:rsid w:val="0CB956B7"/>
    <w:rsid w:val="0CBB0AB1"/>
    <w:rsid w:val="0D9241DA"/>
    <w:rsid w:val="0DAB461A"/>
    <w:rsid w:val="0DD94610"/>
    <w:rsid w:val="0F575565"/>
    <w:rsid w:val="0FC072FC"/>
    <w:rsid w:val="0FD87690"/>
    <w:rsid w:val="10CE43AF"/>
    <w:rsid w:val="128141E5"/>
    <w:rsid w:val="136A5948"/>
    <w:rsid w:val="139E1C3D"/>
    <w:rsid w:val="150B69A3"/>
    <w:rsid w:val="154D0308"/>
    <w:rsid w:val="15906307"/>
    <w:rsid w:val="15F33127"/>
    <w:rsid w:val="15FE0FA7"/>
    <w:rsid w:val="16940743"/>
    <w:rsid w:val="174E5F7C"/>
    <w:rsid w:val="17B61B85"/>
    <w:rsid w:val="18FA5C08"/>
    <w:rsid w:val="19084B21"/>
    <w:rsid w:val="1A000EC6"/>
    <w:rsid w:val="1ADF6AAF"/>
    <w:rsid w:val="1B5A09A6"/>
    <w:rsid w:val="1BD373DD"/>
    <w:rsid w:val="1BEE0BD7"/>
    <w:rsid w:val="1C1721FC"/>
    <w:rsid w:val="1C3D1682"/>
    <w:rsid w:val="1D9F0539"/>
    <w:rsid w:val="1DCC4DC2"/>
    <w:rsid w:val="1E055E9B"/>
    <w:rsid w:val="1E5C067A"/>
    <w:rsid w:val="1EF3538C"/>
    <w:rsid w:val="202A67F2"/>
    <w:rsid w:val="21E6256B"/>
    <w:rsid w:val="22424FFE"/>
    <w:rsid w:val="22470895"/>
    <w:rsid w:val="228C69BF"/>
    <w:rsid w:val="22DF242F"/>
    <w:rsid w:val="234B2BC2"/>
    <w:rsid w:val="23B07DF8"/>
    <w:rsid w:val="23BE2C52"/>
    <w:rsid w:val="23C61050"/>
    <w:rsid w:val="23D37ECC"/>
    <w:rsid w:val="241364CA"/>
    <w:rsid w:val="241F60DF"/>
    <w:rsid w:val="250E7042"/>
    <w:rsid w:val="25A40F46"/>
    <w:rsid w:val="25CD6139"/>
    <w:rsid w:val="26502B92"/>
    <w:rsid w:val="2678641E"/>
    <w:rsid w:val="271F76DD"/>
    <w:rsid w:val="28B87BF5"/>
    <w:rsid w:val="28D221CA"/>
    <w:rsid w:val="2951796C"/>
    <w:rsid w:val="29941B0B"/>
    <w:rsid w:val="29A422C5"/>
    <w:rsid w:val="29C006A1"/>
    <w:rsid w:val="29D95C13"/>
    <w:rsid w:val="2A4E4BE3"/>
    <w:rsid w:val="2B586356"/>
    <w:rsid w:val="2B662219"/>
    <w:rsid w:val="2BDF644C"/>
    <w:rsid w:val="2C286D59"/>
    <w:rsid w:val="2CD73F8E"/>
    <w:rsid w:val="2CFD6BFA"/>
    <w:rsid w:val="2D556A3E"/>
    <w:rsid w:val="2DF47663"/>
    <w:rsid w:val="2E696F72"/>
    <w:rsid w:val="2E82542C"/>
    <w:rsid w:val="30561F60"/>
    <w:rsid w:val="309F39C8"/>
    <w:rsid w:val="312129C3"/>
    <w:rsid w:val="3142426C"/>
    <w:rsid w:val="317535F0"/>
    <w:rsid w:val="317B3B34"/>
    <w:rsid w:val="320514A3"/>
    <w:rsid w:val="335526AE"/>
    <w:rsid w:val="34347364"/>
    <w:rsid w:val="351D2BDD"/>
    <w:rsid w:val="35352722"/>
    <w:rsid w:val="3570142B"/>
    <w:rsid w:val="35BF72C2"/>
    <w:rsid w:val="375D5C55"/>
    <w:rsid w:val="378215CD"/>
    <w:rsid w:val="38EC18AC"/>
    <w:rsid w:val="399F2BC0"/>
    <w:rsid w:val="3A0C48A9"/>
    <w:rsid w:val="3A983C97"/>
    <w:rsid w:val="3B307FEB"/>
    <w:rsid w:val="3CC6374C"/>
    <w:rsid w:val="3DF71CB4"/>
    <w:rsid w:val="3E0751B1"/>
    <w:rsid w:val="3E6D4608"/>
    <w:rsid w:val="3EA96C0D"/>
    <w:rsid w:val="3F662D57"/>
    <w:rsid w:val="3F7D34B7"/>
    <w:rsid w:val="403C07B9"/>
    <w:rsid w:val="416D73D5"/>
    <w:rsid w:val="41840137"/>
    <w:rsid w:val="42042CB5"/>
    <w:rsid w:val="425D3F0D"/>
    <w:rsid w:val="42950846"/>
    <w:rsid w:val="42FA1256"/>
    <w:rsid w:val="43B031A3"/>
    <w:rsid w:val="43FF341E"/>
    <w:rsid w:val="440A44E0"/>
    <w:rsid w:val="445B0073"/>
    <w:rsid w:val="44867B2B"/>
    <w:rsid w:val="448B1E0A"/>
    <w:rsid w:val="452F2678"/>
    <w:rsid w:val="45F116FE"/>
    <w:rsid w:val="45F51F09"/>
    <w:rsid w:val="460E7916"/>
    <w:rsid w:val="46256227"/>
    <w:rsid w:val="46325557"/>
    <w:rsid w:val="46616E5C"/>
    <w:rsid w:val="467B1552"/>
    <w:rsid w:val="470052E2"/>
    <w:rsid w:val="4778718D"/>
    <w:rsid w:val="48642C5A"/>
    <w:rsid w:val="486A1A9D"/>
    <w:rsid w:val="49B43C4B"/>
    <w:rsid w:val="49E46773"/>
    <w:rsid w:val="4A5D58FE"/>
    <w:rsid w:val="4A6B1765"/>
    <w:rsid w:val="4A73428F"/>
    <w:rsid w:val="4AF2467E"/>
    <w:rsid w:val="4B294614"/>
    <w:rsid w:val="4B2947A4"/>
    <w:rsid w:val="4BD717BB"/>
    <w:rsid w:val="4CAF70FB"/>
    <w:rsid w:val="4CBB2F8D"/>
    <w:rsid w:val="4D6A383B"/>
    <w:rsid w:val="4D6E1D3E"/>
    <w:rsid w:val="4D6F3E2D"/>
    <w:rsid w:val="4D757DB0"/>
    <w:rsid w:val="4DB8273D"/>
    <w:rsid w:val="4E2E1A78"/>
    <w:rsid w:val="4ECF7C3B"/>
    <w:rsid w:val="4ED01203"/>
    <w:rsid w:val="4F381FEF"/>
    <w:rsid w:val="503143A8"/>
    <w:rsid w:val="50B83390"/>
    <w:rsid w:val="527B0AB6"/>
    <w:rsid w:val="52BB10E2"/>
    <w:rsid w:val="52EA1C0A"/>
    <w:rsid w:val="530A71FE"/>
    <w:rsid w:val="560C64AF"/>
    <w:rsid w:val="56611737"/>
    <w:rsid w:val="570A45F4"/>
    <w:rsid w:val="576B414B"/>
    <w:rsid w:val="57EF502C"/>
    <w:rsid w:val="587413F2"/>
    <w:rsid w:val="5A9C74A1"/>
    <w:rsid w:val="5B464BC6"/>
    <w:rsid w:val="5BC61D4F"/>
    <w:rsid w:val="5C2A05FF"/>
    <w:rsid w:val="5CD33F46"/>
    <w:rsid w:val="5CE80AD7"/>
    <w:rsid w:val="5E02121C"/>
    <w:rsid w:val="5E3B6BB4"/>
    <w:rsid w:val="5F3C30F4"/>
    <w:rsid w:val="5F8A3AB7"/>
    <w:rsid w:val="600C2CBB"/>
    <w:rsid w:val="61364286"/>
    <w:rsid w:val="61532FC5"/>
    <w:rsid w:val="61B97FF2"/>
    <w:rsid w:val="61FF0978"/>
    <w:rsid w:val="620E74DB"/>
    <w:rsid w:val="62280FD4"/>
    <w:rsid w:val="63242AD7"/>
    <w:rsid w:val="639420A5"/>
    <w:rsid w:val="63FE790B"/>
    <w:rsid w:val="643F58D5"/>
    <w:rsid w:val="669C7730"/>
    <w:rsid w:val="66B13439"/>
    <w:rsid w:val="66DD2850"/>
    <w:rsid w:val="66E86B9E"/>
    <w:rsid w:val="66FB45DB"/>
    <w:rsid w:val="67E14864"/>
    <w:rsid w:val="67F529AC"/>
    <w:rsid w:val="68D34290"/>
    <w:rsid w:val="69132205"/>
    <w:rsid w:val="69B81910"/>
    <w:rsid w:val="69D72B92"/>
    <w:rsid w:val="6ACD4DD6"/>
    <w:rsid w:val="6B11159C"/>
    <w:rsid w:val="6B9D21F2"/>
    <w:rsid w:val="6CC37001"/>
    <w:rsid w:val="6E1B2C2D"/>
    <w:rsid w:val="6E7D5621"/>
    <w:rsid w:val="6ED33663"/>
    <w:rsid w:val="6F0648BC"/>
    <w:rsid w:val="6F893B9F"/>
    <w:rsid w:val="6FCF0DD1"/>
    <w:rsid w:val="70275965"/>
    <w:rsid w:val="70307167"/>
    <w:rsid w:val="705C1910"/>
    <w:rsid w:val="71E335FF"/>
    <w:rsid w:val="72EA6360"/>
    <w:rsid w:val="732E07A4"/>
    <w:rsid w:val="73C27F90"/>
    <w:rsid w:val="742E0409"/>
    <w:rsid w:val="746348C3"/>
    <w:rsid w:val="751E44D3"/>
    <w:rsid w:val="75D1416C"/>
    <w:rsid w:val="76362A54"/>
    <w:rsid w:val="77B10DF2"/>
    <w:rsid w:val="77B72382"/>
    <w:rsid w:val="783906E0"/>
    <w:rsid w:val="79F42BE1"/>
    <w:rsid w:val="7A1C755C"/>
    <w:rsid w:val="7A9B52E4"/>
    <w:rsid w:val="7AD05567"/>
    <w:rsid w:val="7AF33BC6"/>
    <w:rsid w:val="7B3D43C8"/>
    <w:rsid w:val="7BDE64DD"/>
    <w:rsid w:val="7C4F1843"/>
    <w:rsid w:val="7CA164AF"/>
    <w:rsid w:val="7CC86968"/>
    <w:rsid w:val="7D496129"/>
    <w:rsid w:val="7E24672C"/>
    <w:rsid w:val="7E2E3CA3"/>
    <w:rsid w:val="7ECC7DE9"/>
    <w:rsid w:val="7FEA45A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4F3E256-9891-4AA1-8F58-48492B4E036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AD942D52.dotm</Template>
  <Company>China</Company>
  <Pages>50</Pages>
  <Words>20123</Words>
  <Characters>2425</Characters>
  <Lines>20</Lines>
  <Paragraphs>45</Paragraphs>
  <TotalTime>0</TotalTime>
  <ScaleCrop>false</ScaleCrop>
  <LinksUpToDate>false</LinksUpToDate>
  <CharactersWithSpaces>22503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2025-09-24T02:11:00Z</dcterms:created>
  <dc:creator>6295</dc:creator>
  <cp:lastModifiedBy>6336</cp:lastModifiedBy>
  <dcterms:modified xsi:type="dcterms:W3CDTF">2025-12-04T01:11:33Z</dcterms:modified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