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四川省眉州监狱</w:t>
      </w:r>
    </w:p>
    <w:p>
      <w:pPr>
        <w:jc w:val="center"/>
        <w:rPr>
          <w:rFonts w:ascii="黑体" w:hAnsi="黑体" w:eastAsia="黑体"/>
          <w:b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spacing w:val="50"/>
          <w:sz w:val="44"/>
          <w:szCs w:val="44"/>
        </w:rPr>
        <w:t>报请减刑建议书</w:t>
      </w:r>
    </w:p>
    <w:p>
      <w:pPr>
        <w:jc w:val="center"/>
        <w:rPr>
          <w:rFonts w:ascii="黑体" w:hAnsi="黑体" w:eastAsia="黑体"/>
          <w:b/>
          <w:spacing w:val="50"/>
          <w:sz w:val="44"/>
          <w:szCs w:val="44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罪犯刘洋,男，</w:t>
      </w:r>
      <w:r>
        <w:rPr>
          <w:rFonts w:ascii="仿宋" w:hAnsi="仿宋" w:eastAsia="仿宋"/>
          <w:sz w:val="32"/>
          <w:szCs w:val="32"/>
        </w:rPr>
        <w:t>1986年7月10日</w:t>
      </w:r>
      <w:r>
        <w:rPr>
          <w:rFonts w:hint="eastAsia" w:ascii="仿宋" w:hAnsi="仿宋" w:eastAsia="仿宋"/>
          <w:sz w:val="32"/>
          <w:szCs w:val="32"/>
        </w:rPr>
        <w:t>出生,小学文化。现在四川省眉州监狱服刑。</w:t>
      </w: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</w:t>
      </w:r>
      <w:r>
        <w:rPr>
          <w:rFonts w:hint="eastAsia" w:ascii="仿宋" w:hAnsi="仿宋" w:eastAsia="仿宋"/>
          <w:sz w:val="32"/>
          <w:szCs w:val="32"/>
          <w:lang w:eastAsia="zh-CN"/>
        </w:rPr>
        <w:t>刘洋</w:t>
      </w:r>
      <w:r>
        <w:rPr>
          <w:rFonts w:hint="eastAsia" w:ascii="仿宋" w:hAnsi="仿宋" w:eastAsia="仿宋"/>
          <w:sz w:val="32"/>
          <w:szCs w:val="32"/>
        </w:rPr>
        <w:t>在服刑期间，能认罪悔罪，遵规守纪，积极改造，确有悔改表现。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为此，根据《中华人民共和国监狱法》第二十九条、《中华人民共和国刑法》第七十八条、《中华人民共和国刑事诉讼法》第二百七十三条第二款之规定，建议对罪犯刘洋减刑七个月。特报请裁定。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此致</w:t>
      </w:r>
    </w:p>
    <w:p>
      <w:pPr>
        <w:spacing w:line="580" w:lineRule="exact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眉山市中级人民法院</w:t>
      </w:r>
    </w:p>
    <w:p>
      <w:pPr>
        <w:spacing w:line="580" w:lineRule="exact"/>
        <w:ind w:firstLine="6720" w:firstLineChars="2100"/>
        <w:jc w:val="left"/>
        <w:rPr>
          <w:rFonts w:hint="eastAsia" w:ascii="仿宋" w:hAnsi="仿宋" w:eastAsia="仿宋"/>
          <w:sz w:val="32"/>
          <w:szCs w:val="32"/>
          <w:lang w:eastAsia="zh-CN"/>
        </w:rPr>
      </w:pPr>
    </w:p>
    <w:p>
      <w:pPr>
        <w:spacing w:line="580" w:lineRule="exact"/>
        <w:ind w:firstLine="6720" w:firstLineChars="2100"/>
        <w:jc w:val="left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四川省眉州监狱</w:t>
      </w:r>
    </w:p>
    <w:p>
      <w:pPr>
        <w:spacing w:line="580" w:lineRule="exact"/>
        <w:ind w:firstLine="6080" w:firstLineChars="1900"/>
        <w:jc w:val="left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二0二五年十二月三日</w:t>
      </w:r>
    </w:p>
    <w:p>
      <w:pPr>
        <w:sectPr>
          <w:type w:val="continuous"/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  <w:bookmarkStart w:id="0" w:name="_GoBack"/>
      <w:bookmarkEnd w:id="0"/>
    </w:p>
    <w:p>
      <w:pPr>
        <w:sectPr>
          <w:type w:val="continuous"/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>
      <w:pPr>
        <w:sectPr>
          <w:type w:val="continuous"/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/>
    <w:sectPr>
      <w:type w:val="continuous"/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3584B"/>
    <w:rsid w:val="000428C9"/>
    <w:rsid w:val="0008628D"/>
    <w:rsid w:val="0009214D"/>
    <w:rsid w:val="00094603"/>
    <w:rsid w:val="000D5EED"/>
    <w:rsid w:val="001B2BDB"/>
    <w:rsid w:val="001C5977"/>
    <w:rsid w:val="00227A66"/>
    <w:rsid w:val="00252687"/>
    <w:rsid w:val="00257D2F"/>
    <w:rsid w:val="002A5652"/>
    <w:rsid w:val="002C5FBD"/>
    <w:rsid w:val="002C7BD0"/>
    <w:rsid w:val="003203DF"/>
    <w:rsid w:val="0032082C"/>
    <w:rsid w:val="003209C4"/>
    <w:rsid w:val="00335B0C"/>
    <w:rsid w:val="00337254"/>
    <w:rsid w:val="00362309"/>
    <w:rsid w:val="00387FFB"/>
    <w:rsid w:val="003A0FED"/>
    <w:rsid w:val="003E5FAD"/>
    <w:rsid w:val="00404E61"/>
    <w:rsid w:val="00414BC0"/>
    <w:rsid w:val="00422CB8"/>
    <w:rsid w:val="0043584B"/>
    <w:rsid w:val="00445D3D"/>
    <w:rsid w:val="004521D7"/>
    <w:rsid w:val="004751BA"/>
    <w:rsid w:val="004C7821"/>
    <w:rsid w:val="004E651A"/>
    <w:rsid w:val="00502643"/>
    <w:rsid w:val="00582F07"/>
    <w:rsid w:val="0058784E"/>
    <w:rsid w:val="00692000"/>
    <w:rsid w:val="006E0F9D"/>
    <w:rsid w:val="007270C3"/>
    <w:rsid w:val="00755AB9"/>
    <w:rsid w:val="007A1BF7"/>
    <w:rsid w:val="007C2870"/>
    <w:rsid w:val="007D6160"/>
    <w:rsid w:val="007D6592"/>
    <w:rsid w:val="00804497"/>
    <w:rsid w:val="00822358"/>
    <w:rsid w:val="00825FC1"/>
    <w:rsid w:val="00841C53"/>
    <w:rsid w:val="008C2BDB"/>
    <w:rsid w:val="008C4396"/>
    <w:rsid w:val="008E3B1D"/>
    <w:rsid w:val="009877CE"/>
    <w:rsid w:val="009D12BF"/>
    <w:rsid w:val="009D5AFD"/>
    <w:rsid w:val="00A07BF6"/>
    <w:rsid w:val="00A22FED"/>
    <w:rsid w:val="00A66959"/>
    <w:rsid w:val="00A81F07"/>
    <w:rsid w:val="00A8735B"/>
    <w:rsid w:val="00AA5247"/>
    <w:rsid w:val="00AA6580"/>
    <w:rsid w:val="00AF3587"/>
    <w:rsid w:val="00B1176C"/>
    <w:rsid w:val="00B34D67"/>
    <w:rsid w:val="00B41842"/>
    <w:rsid w:val="00B52747"/>
    <w:rsid w:val="00B537F6"/>
    <w:rsid w:val="00BF3B2D"/>
    <w:rsid w:val="00C01E93"/>
    <w:rsid w:val="00C47CF1"/>
    <w:rsid w:val="00C509AE"/>
    <w:rsid w:val="00C63E6A"/>
    <w:rsid w:val="00C864C9"/>
    <w:rsid w:val="00CC46B0"/>
    <w:rsid w:val="00CF700D"/>
    <w:rsid w:val="00CF7F10"/>
    <w:rsid w:val="00D0641F"/>
    <w:rsid w:val="00D424DE"/>
    <w:rsid w:val="00D61661"/>
    <w:rsid w:val="00D86D26"/>
    <w:rsid w:val="00D87A98"/>
    <w:rsid w:val="00DA13DF"/>
    <w:rsid w:val="00DA33AF"/>
    <w:rsid w:val="00DD6935"/>
    <w:rsid w:val="00DF2DEF"/>
    <w:rsid w:val="00DF544C"/>
    <w:rsid w:val="00E1635E"/>
    <w:rsid w:val="00E679EC"/>
    <w:rsid w:val="00E96A79"/>
    <w:rsid w:val="00EB4772"/>
    <w:rsid w:val="00F4250A"/>
    <w:rsid w:val="00F51450"/>
    <w:rsid w:val="00FA7218"/>
    <w:rsid w:val="00FB3ECB"/>
    <w:rsid w:val="00FB4289"/>
    <w:rsid w:val="00FC4DA5"/>
    <w:rsid w:val="00FD1DA8"/>
    <w:rsid w:val="00FE6309"/>
    <w:rsid w:val="0106128F"/>
    <w:rsid w:val="02D776FC"/>
    <w:rsid w:val="03CA7733"/>
    <w:rsid w:val="03CC52AE"/>
    <w:rsid w:val="03D97A5A"/>
    <w:rsid w:val="04DC0472"/>
    <w:rsid w:val="05D9374C"/>
    <w:rsid w:val="06A50D48"/>
    <w:rsid w:val="06BA7E3D"/>
    <w:rsid w:val="07F55CCE"/>
    <w:rsid w:val="08981979"/>
    <w:rsid w:val="089F18A4"/>
    <w:rsid w:val="08D8255D"/>
    <w:rsid w:val="08E802D5"/>
    <w:rsid w:val="096B00EA"/>
    <w:rsid w:val="09940091"/>
    <w:rsid w:val="09D77E14"/>
    <w:rsid w:val="0A5361EC"/>
    <w:rsid w:val="0B837DA4"/>
    <w:rsid w:val="0C610FB9"/>
    <w:rsid w:val="0CB45FCB"/>
    <w:rsid w:val="0CB956B7"/>
    <w:rsid w:val="0CBB0AB1"/>
    <w:rsid w:val="0D9241DA"/>
    <w:rsid w:val="0DAB461A"/>
    <w:rsid w:val="0DD94610"/>
    <w:rsid w:val="0F575565"/>
    <w:rsid w:val="0FC072FC"/>
    <w:rsid w:val="0FD87690"/>
    <w:rsid w:val="10CE43AF"/>
    <w:rsid w:val="122D3C8A"/>
    <w:rsid w:val="128141E5"/>
    <w:rsid w:val="136A5948"/>
    <w:rsid w:val="139E1C3D"/>
    <w:rsid w:val="150B69A3"/>
    <w:rsid w:val="154D0308"/>
    <w:rsid w:val="15906307"/>
    <w:rsid w:val="15F33127"/>
    <w:rsid w:val="15FE0FA7"/>
    <w:rsid w:val="16940743"/>
    <w:rsid w:val="174E5F7C"/>
    <w:rsid w:val="17B61B85"/>
    <w:rsid w:val="18FA5C08"/>
    <w:rsid w:val="19084B21"/>
    <w:rsid w:val="1A000EC6"/>
    <w:rsid w:val="1ADF6AAF"/>
    <w:rsid w:val="1B5A09A6"/>
    <w:rsid w:val="1BD373DD"/>
    <w:rsid w:val="1C1721FC"/>
    <w:rsid w:val="1C3D1682"/>
    <w:rsid w:val="1D9F0539"/>
    <w:rsid w:val="1DCC4DC2"/>
    <w:rsid w:val="1E055E9B"/>
    <w:rsid w:val="1E5C067A"/>
    <w:rsid w:val="1EF3538C"/>
    <w:rsid w:val="202A67F2"/>
    <w:rsid w:val="21E6256B"/>
    <w:rsid w:val="22424FFE"/>
    <w:rsid w:val="22470895"/>
    <w:rsid w:val="228C69BF"/>
    <w:rsid w:val="22DF242F"/>
    <w:rsid w:val="234B2BC2"/>
    <w:rsid w:val="23B07DF8"/>
    <w:rsid w:val="23BE2C52"/>
    <w:rsid w:val="23C61050"/>
    <w:rsid w:val="23D37ECC"/>
    <w:rsid w:val="241364CA"/>
    <w:rsid w:val="241F60DF"/>
    <w:rsid w:val="250E7042"/>
    <w:rsid w:val="25A40F46"/>
    <w:rsid w:val="25CD6139"/>
    <w:rsid w:val="26502B92"/>
    <w:rsid w:val="2678641E"/>
    <w:rsid w:val="271F76DD"/>
    <w:rsid w:val="28B87BF5"/>
    <w:rsid w:val="28D221CA"/>
    <w:rsid w:val="2951796C"/>
    <w:rsid w:val="29941B0B"/>
    <w:rsid w:val="29A422C5"/>
    <w:rsid w:val="29C006A1"/>
    <w:rsid w:val="29D95C13"/>
    <w:rsid w:val="2A4E4BE3"/>
    <w:rsid w:val="2B586356"/>
    <w:rsid w:val="2B662219"/>
    <w:rsid w:val="2BDF644C"/>
    <w:rsid w:val="2C286D59"/>
    <w:rsid w:val="2CD73F8E"/>
    <w:rsid w:val="2CFD6BFA"/>
    <w:rsid w:val="2D556A3E"/>
    <w:rsid w:val="2DF47663"/>
    <w:rsid w:val="2E696F72"/>
    <w:rsid w:val="2E82542C"/>
    <w:rsid w:val="30561F60"/>
    <w:rsid w:val="309F39C8"/>
    <w:rsid w:val="312129C3"/>
    <w:rsid w:val="3142426C"/>
    <w:rsid w:val="317535F0"/>
    <w:rsid w:val="317B3B34"/>
    <w:rsid w:val="320514A3"/>
    <w:rsid w:val="335526AE"/>
    <w:rsid w:val="34347364"/>
    <w:rsid w:val="351D2BDD"/>
    <w:rsid w:val="35352722"/>
    <w:rsid w:val="3570142B"/>
    <w:rsid w:val="35BF72C2"/>
    <w:rsid w:val="375D5C55"/>
    <w:rsid w:val="378215CD"/>
    <w:rsid w:val="38EC18AC"/>
    <w:rsid w:val="399F2BC0"/>
    <w:rsid w:val="3A0C48A9"/>
    <w:rsid w:val="3A983C97"/>
    <w:rsid w:val="3B307FEB"/>
    <w:rsid w:val="3CC6374C"/>
    <w:rsid w:val="3DF71CB4"/>
    <w:rsid w:val="3E0751B1"/>
    <w:rsid w:val="3E6D4608"/>
    <w:rsid w:val="3EA96C0D"/>
    <w:rsid w:val="3F662D57"/>
    <w:rsid w:val="3F7D34B7"/>
    <w:rsid w:val="403C07B9"/>
    <w:rsid w:val="416D73D5"/>
    <w:rsid w:val="41840137"/>
    <w:rsid w:val="42042CB5"/>
    <w:rsid w:val="425D3F0D"/>
    <w:rsid w:val="42950846"/>
    <w:rsid w:val="42FA1256"/>
    <w:rsid w:val="43B031A3"/>
    <w:rsid w:val="43FF341E"/>
    <w:rsid w:val="440A44E0"/>
    <w:rsid w:val="445B0073"/>
    <w:rsid w:val="44867B2B"/>
    <w:rsid w:val="448B1E0A"/>
    <w:rsid w:val="452F2678"/>
    <w:rsid w:val="45F116FE"/>
    <w:rsid w:val="45F51F09"/>
    <w:rsid w:val="460E7916"/>
    <w:rsid w:val="46256227"/>
    <w:rsid w:val="46325557"/>
    <w:rsid w:val="46616E5C"/>
    <w:rsid w:val="467B1552"/>
    <w:rsid w:val="470052E2"/>
    <w:rsid w:val="48642C5A"/>
    <w:rsid w:val="486A1A9D"/>
    <w:rsid w:val="49B43C4B"/>
    <w:rsid w:val="49E46773"/>
    <w:rsid w:val="4A5D58FE"/>
    <w:rsid w:val="4A6B1765"/>
    <w:rsid w:val="4A73428F"/>
    <w:rsid w:val="4AF2467E"/>
    <w:rsid w:val="4B294614"/>
    <w:rsid w:val="4B2947A4"/>
    <w:rsid w:val="4BD321AE"/>
    <w:rsid w:val="4BD717BB"/>
    <w:rsid w:val="4CAF70FB"/>
    <w:rsid w:val="4CBB2F8D"/>
    <w:rsid w:val="4D6A383B"/>
    <w:rsid w:val="4D6E1D3E"/>
    <w:rsid w:val="4D6F3E2D"/>
    <w:rsid w:val="4D757DB0"/>
    <w:rsid w:val="4DB8273D"/>
    <w:rsid w:val="4E2E1A78"/>
    <w:rsid w:val="4ECF7C3B"/>
    <w:rsid w:val="4ED01203"/>
    <w:rsid w:val="4F381FEF"/>
    <w:rsid w:val="503143A8"/>
    <w:rsid w:val="50B83390"/>
    <w:rsid w:val="527B0AB6"/>
    <w:rsid w:val="52BB10E2"/>
    <w:rsid w:val="52EA1C0A"/>
    <w:rsid w:val="530A71FE"/>
    <w:rsid w:val="560C64AF"/>
    <w:rsid w:val="56611737"/>
    <w:rsid w:val="570A45F4"/>
    <w:rsid w:val="576B414B"/>
    <w:rsid w:val="57EF502C"/>
    <w:rsid w:val="587413F2"/>
    <w:rsid w:val="5A9C74A1"/>
    <w:rsid w:val="5B464BC6"/>
    <w:rsid w:val="5BC61D4F"/>
    <w:rsid w:val="5C2A05FF"/>
    <w:rsid w:val="5CD33F46"/>
    <w:rsid w:val="5CE80AD7"/>
    <w:rsid w:val="5E02121C"/>
    <w:rsid w:val="5E3B6BB4"/>
    <w:rsid w:val="5F3C30F4"/>
    <w:rsid w:val="5F8A3AB7"/>
    <w:rsid w:val="600C2CBB"/>
    <w:rsid w:val="61364286"/>
    <w:rsid w:val="61532FC5"/>
    <w:rsid w:val="61B97FF2"/>
    <w:rsid w:val="61FF0978"/>
    <w:rsid w:val="620E74DB"/>
    <w:rsid w:val="62280FD4"/>
    <w:rsid w:val="63242AD7"/>
    <w:rsid w:val="639420A5"/>
    <w:rsid w:val="63FE790B"/>
    <w:rsid w:val="643F58D5"/>
    <w:rsid w:val="669C7730"/>
    <w:rsid w:val="66B13439"/>
    <w:rsid w:val="66DD2850"/>
    <w:rsid w:val="66E86B9E"/>
    <w:rsid w:val="66FB45DB"/>
    <w:rsid w:val="67E14864"/>
    <w:rsid w:val="67F529AC"/>
    <w:rsid w:val="68D34290"/>
    <w:rsid w:val="69132205"/>
    <w:rsid w:val="69B81910"/>
    <w:rsid w:val="69D72B92"/>
    <w:rsid w:val="6ACD4DD6"/>
    <w:rsid w:val="6B11159C"/>
    <w:rsid w:val="6B9D21F2"/>
    <w:rsid w:val="6CC37001"/>
    <w:rsid w:val="6E1B2C2D"/>
    <w:rsid w:val="6E7D5621"/>
    <w:rsid w:val="6ED33663"/>
    <w:rsid w:val="6F0648BC"/>
    <w:rsid w:val="6F893B9F"/>
    <w:rsid w:val="6FCF0DD1"/>
    <w:rsid w:val="70275965"/>
    <w:rsid w:val="70307167"/>
    <w:rsid w:val="705C1910"/>
    <w:rsid w:val="71E335FF"/>
    <w:rsid w:val="72EA6360"/>
    <w:rsid w:val="732E07A4"/>
    <w:rsid w:val="73C27F90"/>
    <w:rsid w:val="742E0409"/>
    <w:rsid w:val="746348C3"/>
    <w:rsid w:val="751E44D3"/>
    <w:rsid w:val="75D1416C"/>
    <w:rsid w:val="76362A54"/>
    <w:rsid w:val="77B10DF2"/>
    <w:rsid w:val="77B72382"/>
    <w:rsid w:val="783906E0"/>
    <w:rsid w:val="79F42BE1"/>
    <w:rsid w:val="7A1C755C"/>
    <w:rsid w:val="7A9B52E4"/>
    <w:rsid w:val="7AD05567"/>
    <w:rsid w:val="7AF33BC6"/>
    <w:rsid w:val="7B3D43C8"/>
    <w:rsid w:val="7BDE64DD"/>
    <w:rsid w:val="7C4F1843"/>
    <w:rsid w:val="7CA164AF"/>
    <w:rsid w:val="7CC86968"/>
    <w:rsid w:val="7D496129"/>
    <w:rsid w:val="7E24672C"/>
    <w:rsid w:val="7E2E3CA3"/>
    <w:rsid w:val="7ECC7DE9"/>
    <w:rsid w:val="7FEA45A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4F3E256-9891-4AA1-8F58-48492B4E036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AD942D52.dotm</Template>
  <Company>China</Company>
  <Pages>50</Pages>
  <Words>20123</Words>
  <Characters>2425</Characters>
  <Lines>20</Lines>
  <Paragraphs>45</Paragraphs>
  <TotalTime>0</TotalTime>
  <ScaleCrop>false</ScaleCrop>
  <LinksUpToDate>false</LinksUpToDate>
  <CharactersWithSpaces>22503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2025-09-24T02:11:00Z</dcterms:created>
  <dc:creator>6295</dc:creator>
  <cp:lastModifiedBy>6336</cp:lastModifiedBy>
  <dcterms:modified xsi:type="dcterms:W3CDTF">2025-12-04T01:05:37Z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C66F675DBC4E41C89F1E4D79414E84B8</vt:lpwstr>
  </property>
</Properties>
</file>