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3" w:rsidRPr="00CC4D0C" w:rsidRDefault="00FA7A43" w:rsidP="00FA7A43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A7A43" w:rsidRDefault="00FA7A43" w:rsidP="00FA7A4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A7A43" w:rsidRPr="00CC4D0C" w:rsidRDefault="00FA7A43" w:rsidP="00FA7A4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A7A43" w:rsidRDefault="00FA7A43" w:rsidP="00FA7A43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A7A43" w:rsidRDefault="00FA7A43" w:rsidP="00FA7A43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刘旭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1984年2月26日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B83C94" w:rsidRDefault="00B83C94" w:rsidP="00B83C94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刘旭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FA7A43" w:rsidRPr="00685DB9" w:rsidRDefault="00FA7A43" w:rsidP="00FA7A43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刘旭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个月。特报请裁定。</w:t>
      </w:r>
    </w:p>
    <w:p w:rsidR="00FA7A43" w:rsidRPr="00685DB9" w:rsidRDefault="00FA7A43" w:rsidP="00FA7A43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A7A43" w:rsidRPr="00685DB9" w:rsidRDefault="00FA7A43" w:rsidP="00FA7A43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FA7A43" w:rsidRPr="00685DB9" w:rsidRDefault="00FA7A43" w:rsidP="00FA7A43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FA7A43" w:rsidRPr="00685DB9" w:rsidRDefault="00FA7A43" w:rsidP="00FA7A43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二〇二五年十二月三日</w:t>
      </w:r>
    </w:p>
    <w:p w:rsidR="00FA7A43" w:rsidRPr="00343D07" w:rsidRDefault="00FA7A43" w:rsidP="00FA7A4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FA7A43" w:rsidRPr="00343D07" w:rsidRDefault="00FA7A43" w:rsidP="00FA7A43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FA7A43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0570"/>
    <w:rsid w:val="00041ECC"/>
    <w:rsid w:val="00053C0D"/>
    <w:rsid w:val="000A1BF2"/>
    <w:rsid w:val="000C5943"/>
    <w:rsid w:val="000F2F13"/>
    <w:rsid w:val="000F4FBD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2A04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97389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83C94"/>
    <w:rsid w:val="00B925B6"/>
    <w:rsid w:val="00BB3F26"/>
    <w:rsid w:val="00BD44A7"/>
    <w:rsid w:val="00BD5210"/>
    <w:rsid w:val="00BD587E"/>
    <w:rsid w:val="00C21DC8"/>
    <w:rsid w:val="00C2371C"/>
    <w:rsid w:val="00C46A35"/>
    <w:rsid w:val="00C66904"/>
    <w:rsid w:val="00C700A4"/>
    <w:rsid w:val="00C7117E"/>
    <w:rsid w:val="00C7388E"/>
    <w:rsid w:val="00C975FD"/>
    <w:rsid w:val="00CA4BAF"/>
    <w:rsid w:val="00CB64D4"/>
    <w:rsid w:val="00CC4BE7"/>
    <w:rsid w:val="00CF23DD"/>
    <w:rsid w:val="00D17D99"/>
    <w:rsid w:val="00D43436"/>
    <w:rsid w:val="00D80FB6"/>
    <w:rsid w:val="00DD0251"/>
    <w:rsid w:val="00E0651D"/>
    <w:rsid w:val="00E06803"/>
    <w:rsid w:val="00E22FBD"/>
    <w:rsid w:val="00E27BCA"/>
    <w:rsid w:val="00E4204C"/>
    <w:rsid w:val="00E44C4B"/>
    <w:rsid w:val="00E64E4D"/>
    <w:rsid w:val="00E8261A"/>
    <w:rsid w:val="00E96262"/>
    <w:rsid w:val="00EA1BF8"/>
    <w:rsid w:val="00ED491B"/>
    <w:rsid w:val="00ED57D5"/>
    <w:rsid w:val="00ED5D88"/>
    <w:rsid w:val="00ED64AD"/>
    <w:rsid w:val="00ED7C7D"/>
    <w:rsid w:val="00EE2A37"/>
    <w:rsid w:val="00EF0EB0"/>
    <w:rsid w:val="00F00673"/>
    <w:rsid w:val="00F21CF2"/>
    <w:rsid w:val="00F32458"/>
    <w:rsid w:val="00F34CF9"/>
    <w:rsid w:val="00F414A8"/>
    <w:rsid w:val="00F61055"/>
    <w:rsid w:val="00F61CF7"/>
    <w:rsid w:val="00F82BC7"/>
    <w:rsid w:val="00FA7A43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6194E4-7B0D-4E83-AC5A-9C51D235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955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145</cp:revision>
  <cp:lastPrinted>2022-06-22T02:19:00Z</cp:lastPrinted>
  <dcterms:created xsi:type="dcterms:W3CDTF">2022-03-23T06:35:00Z</dcterms:created>
  <dcterms:modified xsi:type="dcterms:W3CDTF">2025-12-05T02:34:00Z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