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5A1" w:rsidRDefault="00DB55A1" w:rsidP="00DB55A1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B55A1" w:rsidRDefault="00DB55A1" w:rsidP="00DB55A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B55A1" w:rsidRDefault="00DB55A1" w:rsidP="00DB55A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B55A1" w:rsidRDefault="00DB55A1" w:rsidP="00DB55A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罪犯余进帅，男，1987年8月2日出生，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小学文化，现在四川省眉州监狱服刑。</w:t>
      </w:r>
    </w:p>
    <w:p w:rsidR="00DB55A1" w:rsidRDefault="00DB55A1" w:rsidP="00DB55A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罪犯余进帅在服刑期间，能认罪悔罪，遵守法律法规及监规，接受教育改造，积极参加思想、文化、职业技术教育，积极参加劳动，努力完成劳动任务，确有悔改表现。该犯系“8+1”类罪犯，依法应当从严。</w:t>
      </w:r>
    </w:p>
    <w:p w:rsidR="00DB55A1" w:rsidRDefault="00DB55A1" w:rsidP="00DB55A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为此，根据《中华人民共和国监狱法》第二十九条、《中华人民共和国刑法》第七十八条、《中华人民共和国刑事诉讼法》第二百七十三条第二款的规定，建议对罪犯余进帅减刑六个月。特报请裁定。</w:t>
      </w:r>
    </w:p>
    <w:p w:rsidR="00DB55A1" w:rsidRDefault="00DB55A1" w:rsidP="00DB55A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B55A1" w:rsidRDefault="00DB55A1" w:rsidP="00DB55A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DB55A1" w:rsidRDefault="00DB55A1" w:rsidP="00DB55A1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DB55A1" w:rsidRDefault="00DB55A1" w:rsidP="00DB55A1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DB55A1" w:rsidRDefault="00DB55A1" w:rsidP="00DB55A1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DB55A1" w:rsidRDefault="00DB55A1" w:rsidP="00DB55A1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DB55A1" w:rsidRDefault="00DB55A1" w:rsidP="00DB55A1">
      <w:pPr>
        <w:spacing w:line="580" w:lineRule="exact"/>
        <w:ind w:firstLineChars="2050" w:firstLine="656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DB55A1" w:rsidRDefault="00DB55A1" w:rsidP="00DB55A1">
      <w:pPr>
        <w:spacing w:line="580" w:lineRule="exact"/>
        <w:ind w:firstLineChars="1900" w:firstLine="60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二〇二五年十二月三日</w:t>
      </w:r>
    </w:p>
    <w:p w:rsidR="00DB55A1" w:rsidRDefault="00DB55A1" w:rsidP="00DB55A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DB55A1" w:rsidRDefault="00DB55A1" w:rsidP="00DB55A1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DB55A1" w:rsidRDefault="00DB55A1" w:rsidP="00DB55A1">
      <w:pPr>
        <w:rPr>
          <w:rFonts w:ascii="仿宋" w:eastAsia="仿宋" w:hAnsi="仿宋"/>
          <w:color w:val="000000" w:themeColor="text1"/>
          <w:sz w:val="32"/>
          <w:szCs w:val="32"/>
        </w:rPr>
      </w:pPr>
    </w:p>
    <w:sectPr w:rsidR="00DB55A1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85734E"/>
    <w:rsid w:val="00AE7EEF"/>
    <w:rsid w:val="00C27F4D"/>
    <w:rsid w:val="00D8487B"/>
    <w:rsid w:val="00DB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DEF987AA.dotm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2025-12-04T08:30:00Z</dcterms:modified>
</cp:coreProperties>
</file>