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DF" w:rsidRPr="00CC4D0C" w:rsidRDefault="00CD47DF" w:rsidP="00CD47DF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D47DF" w:rsidRDefault="00CD47DF" w:rsidP="00CD47D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D47DF" w:rsidRPr="00CC4D0C" w:rsidRDefault="00CD47DF" w:rsidP="00CD47D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D47DF" w:rsidRDefault="00CD47DF" w:rsidP="00CD47D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D47DF" w:rsidRDefault="00CD47DF" w:rsidP="00CD47DF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任陈成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1989年8月8日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771037" w:rsidRDefault="00771037" w:rsidP="0077103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任陈成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D47DF" w:rsidRPr="00685DB9" w:rsidRDefault="00CD47DF" w:rsidP="00CD47D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任陈成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五个月。特报请裁定。</w:t>
      </w:r>
    </w:p>
    <w:p w:rsidR="00CD47DF" w:rsidRPr="00685DB9" w:rsidRDefault="00CD47DF" w:rsidP="00CD47D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D47DF" w:rsidRPr="00685DB9" w:rsidRDefault="00CD47DF" w:rsidP="00CD47D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D47DF" w:rsidRPr="00685DB9" w:rsidRDefault="00CD47DF" w:rsidP="00CD47DF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CD47DF" w:rsidRPr="00685DB9" w:rsidRDefault="00CD47DF" w:rsidP="00CD47DF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p w:rsidR="00CD47DF" w:rsidRPr="00685DB9" w:rsidRDefault="00CD47DF" w:rsidP="00CD47DF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D47DF" w:rsidRPr="00685DB9" w:rsidRDefault="00CD47DF" w:rsidP="00CD47DF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E78DF" w:rsidRPr="00E82017" w:rsidRDefault="001E78DF" w:rsidP="00CD47DF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0BAF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4199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105D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71037"/>
    <w:rsid w:val="00786860"/>
    <w:rsid w:val="00796CC2"/>
    <w:rsid w:val="007A186D"/>
    <w:rsid w:val="007B283C"/>
    <w:rsid w:val="007E7B2B"/>
    <w:rsid w:val="007F19C4"/>
    <w:rsid w:val="007F3F80"/>
    <w:rsid w:val="008132F0"/>
    <w:rsid w:val="008C7E69"/>
    <w:rsid w:val="009057B9"/>
    <w:rsid w:val="009266A1"/>
    <w:rsid w:val="00951194"/>
    <w:rsid w:val="009A3700"/>
    <w:rsid w:val="00A04AED"/>
    <w:rsid w:val="00A5414E"/>
    <w:rsid w:val="00A92678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CD47DF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577D2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92A626-583A-451E-871F-EC0336E5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950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2025-12-05T02:39:00Z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