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BC1" w:rsidRPr="00142ADE" w:rsidRDefault="00493BC1" w:rsidP="00493BC1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493BC1" w:rsidRPr="00142ADE" w:rsidRDefault="00493BC1" w:rsidP="00493BC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493BC1" w:rsidRPr="00142ADE" w:rsidRDefault="00493BC1" w:rsidP="00493BC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493BC1" w:rsidRPr="00142ADE" w:rsidRDefault="00493BC1" w:rsidP="00493BC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493BC1" w:rsidRPr="00142ADE" w:rsidRDefault="00493BC1" w:rsidP="00493BC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黄海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1983年2月8日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高中文化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493BC1" w:rsidRPr="00142ADE" w:rsidRDefault="00493BC1" w:rsidP="00493BC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黄海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493BC1" w:rsidRPr="00B769C2" w:rsidRDefault="00493BC1" w:rsidP="00493BC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黄海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493BC1" w:rsidRPr="00B769C2" w:rsidRDefault="00493BC1" w:rsidP="00493BC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493BC1" w:rsidRPr="00B769C2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493BC1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493BC1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493BC1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493BC1" w:rsidRDefault="00493BC1" w:rsidP="00493BC1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493BC1" w:rsidRPr="00B769C2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493BC1" w:rsidRPr="00B769C2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493BC1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493BC1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493BC1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493BC1" w:rsidRPr="00B769C2" w:rsidRDefault="00493BC1" w:rsidP="00493BC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493BC1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493BC1"/>
    <w:rsid w:val="009643E8"/>
    <w:rsid w:val="00A23A0D"/>
    <w:rsid w:val="00C5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2025-10-10T02:17:00Z</dcterms:modified>
</cp:coreProperties>
</file>