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罪犯黄治，男，1996年4月7日出生，高中文化，现在四川省眉州监狱服刑。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罪犯黄治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黄治减刑六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5440" w:firstLineChars="17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0524D8E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1C609A3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DE238BE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2025-09-30T07:30:24Z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