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612" w:rsidRDefault="00FB61B4" w:rsidP="00A87612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FB61B4" w:rsidRDefault="00FB61B4" w:rsidP="00A87612">
      <w:pPr>
        <w:spacing w:line="70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报请减刑建议书</w:t>
      </w:r>
    </w:p>
    <w:p w:rsidR="008A60EC" w:rsidRPr="00A87612" w:rsidRDefault="008A60EC" w:rsidP="00A87612">
      <w:pPr>
        <w:spacing w:line="700" w:lineRule="exact"/>
        <w:jc w:val="center"/>
        <w:rPr>
          <w:rFonts w:ascii="黑体" w:eastAsia="黑体" w:hAnsi="黑体"/>
          <w:b/>
          <w:sz w:val="44"/>
          <w:szCs w:val="44"/>
        </w:rPr>
      </w:pPr>
    </w:p>
    <w:p w:rsidR="008A60EC" w:rsidRPr="0063088A" w:rsidRDefault="00FB61B4" w:rsidP="00A87612">
      <w:pPr>
        <w:spacing w:line="580" w:lineRule="exact"/>
        <w:ind w:rightChars="-159" w:right="-334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</w:t>
      </w:r>
    </w:p>
    <w:p w:rsidR="00FB61B4" w:rsidRPr="0063088A" w:rsidRDefault="00FB61B4" w:rsidP="00FB61B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3088A">
        <w:rPr>
          <w:rFonts w:ascii="仿宋" w:eastAsia="仿宋" w:hAnsi="仿宋" w:hint="eastAsia"/>
          <w:sz w:val="32"/>
          <w:szCs w:val="32"/>
        </w:rPr>
        <w:t>罪犯</w:t>
      </w:r>
      <w:r w:rsidR="00050855">
        <w:rPr>
          <w:rFonts w:ascii="仿宋" w:eastAsia="仿宋" w:hAnsi="仿宋" w:hint="eastAsia"/>
          <w:sz w:val="32"/>
          <w:szCs w:val="32"/>
        </w:rPr>
        <w:t>黄强</w:t>
      </w:r>
      <w:r w:rsidRPr="0063088A">
        <w:rPr>
          <w:rFonts w:ascii="仿宋" w:eastAsia="仿宋" w:hAnsi="仿宋" w:hint="eastAsia"/>
          <w:sz w:val="32"/>
          <w:szCs w:val="32"/>
        </w:rPr>
        <w:t>，男，</w:t>
      </w:r>
      <w:r w:rsidR="00050855">
        <w:rPr>
          <w:rFonts w:ascii="仿宋" w:eastAsia="仿宋" w:hAnsi="仿宋" w:hint="eastAsia"/>
          <w:sz w:val="32"/>
          <w:szCs w:val="32"/>
        </w:rPr>
        <w:t>1973</w:t>
      </w:r>
      <w:r w:rsidRPr="0063088A">
        <w:rPr>
          <w:rFonts w:ascii="仿宋" w:eastAsia="仿宋" w:hAnsi="仿宋" w:hint="eastAsia"/>
          <w:sz w:val="32"/>
          <w:szCs w:val="32"/>
        </w:rPr>
        <w:t>年</w:t>
      </w:r>
      <w:r w:rsidR="00050855">
        <w:rPr>
          <w:rFonts w:ascii="仿宋" w:eastAsia="仿宋" w:hAnsi="仿宋" w:hint="eastAsia"/>
          <w:sz w:val="32"/>
          <w:szCs w:val="32"/>
        </w:rPr>
        <w:t>8</w:t>
      </w:r>
      <w:r w:rsidRPr="0063088A">
        <w:rPr>
          <w:rFonts w:ascii="仿宋" w:eastAsia="仿宋" w:hAnsi="仿宋" w:hint="eastAsia"/>
          <w:sz w:val="32"/>
          <w:szCs w:val="32"/>
        </w:rPr>
        <w:t>月</w:t>
      </w:r>
      <w:r w:rsidR="00050855">
        <w:rPr>
          <w:rFonts w:ascii="仿宋" w:eastAsia="仿宋" w:hAnsi="仿宋" w:hint="eastAsia"/>
          <w:sz w:val="32"/>
          <w:szCs w:val="32"/>
        </w:rPr>
        <w:t>18</w:t>
      </w:r>
      <w:r w:rsidRPr="0063088A">
        <w:rPr>
          <w:rFonts w:ascii="仿宋" w:eastAsia="仿宋" w:hAnsi="仿宋" w:hint="eastAsia"/>
          <w:sz w:val="32"/>
          <w:szCs w:val="32"/>
        </w:rPr>
        <w:t>日出生，汉族，</w:t>
      </w:r>
      <w:r w:rsidR="00050855">
        <w:rPr>
          <w:rFonts w:ascii="仿宋" w:eastAsia="仿宋" w:hAnsi="仿宋" w:hint="eastAsia"/>
          <w:sz w:val="32"/>
          <w:szCs w:val="32"/>
        </w:rPr>
        <w:t>小学</w:t>
      </w:r>
      <w:r w:rsidR="00E1174A">
        <w:rPr>
          <w:rFonts w:ascii="仿宋" w:eastAsia="仿宋" w:hAnsi="仿宋" w:hint="eastAsia"/>
          <w:sz w:val="32"/>
          <w:szCs w:val="32"/>
        </w:rPr>
        <w:t>文化</w:t>
      </w:r>
      <w:r>
        <w:rPr>
          <w:rFonts w:ascii="仿宋" w:eastAsia="仿宋" w:hAnsi="仿宋" w:hint="eastAsia"/>
          <w:sz w:val="32"/>
          <w:szCs w:val="32"/>
        </w:rPr>
        <w:t>，</w:t>
      </w:r>
      <w:r w:rsidR="00DA598C" w:rsidRPr="004F29B6">
        <w:rPr>
          <w:rFonts w:ascii="仿宋" w:eastAsia="仿宋" w:hAnsi="仿宋" w:cs="仿宋" w:hint="eastAsia"/>
          <w:sz w:val="32"/>
          <w:szCs w:val="32"/>
        </w:rPr>
        <w:t>现在四川省眉州监狱服刑。</w:t>
      </w:r>
    </w:p>
    <w:p w:rsidR="00FB61B4" w:rsidRPr="0063088A" w:rsidRDefault="00FB61B4" w:rsidP="008A60E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3088A">
        <w:rPr>
          <w:rFonts w:ascii="仿宋" w:eastAsia="仿宋" w:hAnsi="仿宋" w:cs="仿宋" w:hint="eastAsia"/>
          <w:sz w:val="32"/>
          <w:szCs w:val="32"/>
        </w:rPr>
        <w:t>罪犯</w:t>
      </w:r>
      <w:r w:rsidR="00050855">
        <w:rPr>
          <w:rFonts w:ascii="仿宋" w:eastAsia="仿宋" w:hAnsi="仿宋" w:cs="仿宋" w:hint="eastAsia"/>
          <w:sz w:val="32"/>
          <w:szCs w:val="32"/>
        </w:rPr>
        <w:t>黄强</w:t>
      </w:r>
      <w:r w:rsidRPr="0063088A">
        <w:rPr>
          <w:rFonts w:ascii="仿宋" w:eastAsia="仿宋" w:hAnsi="仿宋" w:cs="仿宋" w:hint="eastAsia"/>
          <w:sz w:val="32"/>
          <w:szCs w:val="32"/>
        </w:rPr>
        <w:t>在服刑改造期间，能认罪悔罪</w:t>
      </w:r>
      <w:r w:rsidR="00B30E04">
        <w:rPr>
          <w:rFonts w:ascii="仿宋" w:eastAsia="仿宋" w:hAnsi="仿宋" w:cs="仿宋" w:hint="eastAsia"/>
          <w:sz w:val="32"/>
          <w:szCs w:val="32"/>
        </w:rPr>
        <w:t>,</w:t>
      </w:r>
      <w:r w:rsidRPr="0063088A">
        <w:rPr>
          <w:rFonts w:ascii="仿宋" w:eastAsia="仿宋" w:hAnsi="仿宋" w:cs="仿宋" w:hint="eastAsia"/>
          <w:sz w:val="32"/>
          <w:szCs w:val="32"/>
        </w:rPr>
        <w:t>遵守监规纪律，接受教育改造</w:t>
      </w:r>
      <w:r w:rsidR="00B30E04">
        <w:rPr>
          <w:rFonts w:ascii="仿宋" w:eastAsia="仿宋" w:hAnsi="仿宋" w:cs="仿宋" w:hint="eastAsia"/>
          <w:sz w:val="32"/>
          <w:szCs w:val="32"/>
        </w:rPr>
        <w:t>,</w:t>
      </w:r>
      <w:r w:rsidRPr="0063088A"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FB61B4" w:rsidRPr="0063088A" w:rsidRDefault="008A60EC" w:rsidP="00FB61B4">
      <w:pPr>
        <w:snapToGrid w:val="0"/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</w:t>
      </w:r>
      <w:r w:rsidR="00FB61B4" w:rsidRPr="0063088A">
        <w:rPr>
          <w:rFonts w:ascii="仿宋" w:eastAsia="仿宋" w:hAnsi="仿宋" w:hint="eastAsia"/>
          <w:sz w:val="32"/>
          <w:szCs w:val="32"/>
        </w:rPr>
        <w:t>根据《中华人民共和国监狱法》第29条、《中华人民共和国刑法》第78条第1款、《中华人民共和国刑事诉讼法》第273条第2款之规定，</w:t>
      </w:r>
      <w:r w:rsidR="00FB61B4" w:rsidRPr="0063088A">
        <w:rPr>
          <w:rFonts w:ascii="仿宋" w:eastAsia="仿宋" w:hAnsi="仿宋" w:hint="eastAsia"/>
          <w:color w:val="000000" w:themeColor="text1"/>
          <w:sz w:val="32"/>
          <w:szCs w:val="32"/>
        </w:rPr>
        <w:t>建议对罪犯</w:t>
      </w:r>
      <w:r w:rsidR="00050855">
        <w:rPr>
          <w:rFonts w:ascii="仿宋" w:eastAsia="仿宋" w:hAnsi="仿宋" w:cs="仿宋" w:hint="eastAsia"/>
          <w:sz w:val="32"/>
          <w:szCs w:val="32"/>
        </w:rPr>
        <w:t>黄强</w:t>
      </w:r>
      <w:r w:rsidR="00EE68D4">
        <w:rPr>
          <w:rFonts w:ascii="仿宋" w:eastAsia="仿宋" w:hAnsi="仿宋" w:hint="eastAsia"/>
          <w:color w:val="000000" w:themeColor="text1"/>
          <w:sz w:val="32"/>
          <w:szCs w:val="32"/>
        </w:rPr>
        <w:t>予以减刑七</w:t>
      </w:r>
      <w:r w:rsidR="00FB61B4" w:rsidRPr="0063088A">
        <w:rPr>
          <w:rFonts w:ascii="仿宋" w:eastAsia="仿宋" w:hAnsi="仿宋" w:hint="eastAsia"/>
          <w:color w:val="000000" w:themeColor="text1"/>
          <w:sz w:val="32"/>
          <w:szCs w:val="32"/>
        </w:rPr>
        <w:t>个月。特报请裁定</w:t>
      </w:r>
      <w:r w:rsidR="00FB61B4" w:rsidRPr="0063088A">
        <w:rPr>
          <w:rFonts w:ascii="仿宋" w:eastAsia="仿宋" w:hAnsi="仿宋" w:hint="eastAsia"/>
          <w:sz w:val="32"/>
          <w:szCs w:val="32"/>
        </w:rPr>
        <w:t>。</w:t>
      </w:r>
    </w:p>
    <w:p w:rsidR="00FB61B4" w:rsidRPr="0063088A" w:rsidRDefault="00FB61B4" w:rsidP="00FB61B4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3088A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FB61B4" w:rsidRPr="0063088A" w:rsidRDefault="00FB61B4" w:rsidP="00FB61B4">
      <w:pPr>
        <w:snapToGrid w:val="0"/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3088A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FB61B4" w:rsidRPr="0063088A" w:rsidRDefault="00FB61B4" w:rsidP="00FB61B4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FB61B4" w:rsidRDefault="00FB61B4" w:rsidP="00FB61B4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FB61B4" w:rsidRDefault="00FB61B4" w:rsidP="00FB61B4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FB61B4" w:rsidRDefault="00FB61B4" w:rsidP="00FB61B4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FB61B4" w:rsidRDefault="00FB61B4" w:rsidP="00FB61B4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FB61B4" w:rsidRPr="0063088A" w:rsidRDefault="00FB61B4" w:rsidP="00FB61B4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FB61B4" w:rsidRPr="00BA1936" w:rsidRDefault="00FB61B4" w:rsidP="00FB61B4">
      <w:pPr>
        <w:spacing w:line="580" w:lineRule="exact"/>
        <w:ind w:leftChars="2450" w:left="5625" w:hangingChars="150" w:hanging="480"/>
        <w:rPr>
          <w:rFonts w:ascii="仿宋" w:eastAsia="仿宋" w:hAnsi="仿宋" w:cstheme="minorBidi"/>
          <w:color w:val="000000" w:themeColor="text1"/>
          <w:sz w:val="32"/>
          <w:szCs w:val="32"/>
        </w:rPr>
      </w:pPr>
      <w:r w:rsidRPr="0063088A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63088A">
        <w:rPr>
          <w:rFonts w:ascii="仿宋" w:eastAsia="仿宋" w:hAnsi="仿宋" w:hint="eastAsia"/>
          <w:sz w:val="32"/>
          <w:szCs w:val="32"/>
        </w:rPr>
        <w:t xml:space="preserve"> </w:t>
      </w:r>
      <w:r w:rsidRPr="00BA1936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四川省眉州监狱</w:t>
      </w:r>
    </w:p>
    <w:p w:rsidR="00FB61B4" w:rsidRPr="00BA1936" w:rsidRDefault="00FB61B4" w:rsidP="00FB61B4">
      <w:pPr>
        <w:spacing w:line="580" w:lineRule="exact"/>
        <w:ind w:firstLineChars="1650" w:firstLine="5280"/>
        <w:rPr>
          <w:rFonts w:ascii="仿宋" w:eastAsia="仿宋" w:hAnsi="仿宋" w:cstheme="minorBidi"/>
          <w:color w:val="000000" w:themeColor="text1"/>
          <w:sz w:val="32"/>
          <w:szCs w:val="32"/>
        </w:rPr>
      </w:pPr>
      <w:r w:rsidRPr="00BA1936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二〇二五年</w:t>
      </w:r>
      <w:r w:rsidR="001C3EBA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九</w:t>
      </w:r>
      <w:r w:rsidRPr="00BA1936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月二十</w:t>
      </w:r>
      <w:r w:rsidR="001C3EBA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九</w:t>
      </w:r>
      <w:r w:rsidRPr="00BA1936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日</w:t>
      </w:r>
    </w:p>
    <w:p w:rsidR="00FB61B4" w:rsidRPr="0063088A" w:rsidRDefault="00FB61B4" w:rsidP="00FB61B4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</w:p>
    <w:p w:rsidR="00FB61B4" w:rsidRPr="0063088A" w:rsidRDefault="00FB61B4" w:rsidP="00FB61B4">
      <w:pPr>
        <w:snapToGrid w:val="0"/>
        <w:spacing w:line="580" w:lineRule="exact"/>
        <w:rPr>
          <w:rFonts w:ascii="仿宋" w:eastAsia="仿宋" w:hAnsi="仿宋"/>
          <w:sz w:val="32"/>
          <w:szCs w:val="32"/>
        </w:rPr>
      </w:pPr>
    </w:p>
    <w:p w:rsidR="00B30E04" w:rsidRDefault="00B30E04" w:rsidP="00B01793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 </w:t>
      </w:r>
    </w:p>
    <w:p w:rsidR="00B30E04" w:rsidRDefault="00B30E04" w:rsidP="00B01793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  <w:bookmarkStart w:id="0" w:name="_GoBack"/>
      <w:bookmarkEnd w:id="0"/>
    </w:p>
    <w:sectPr w:rsidR="00B30E04" w:rsidSect="00DA598C">
      <w:pgSz w:w="11906" w:h="16838"/>
      <w:pgMar w:top="1134" w:right="1134" w:bottom="1134" w:left="1134" w:header="709" w:footer="709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980"/>
    <w:rsid w:val="000474B4"/>
    <w:rsid w:val="00050855"/>
    <w:rsid w:val="001571CB"/>
    <w:rsid w:val="001C3EBA"/>
    <w:rsid w:val="00226542"/>
    <w:rsid w:val="00227ECF"/>
    <w:rsid w:val="002636AA"/>
    <w:rsid w:val="002A5383"/>
    <w:rsid w:val="00316A9B"/>
    <w:rsid w:val="003F37CD"/>
    <w:rsid w:val="004254C6"/>
    <w:rsid w:val="004C3AA5"/>
    <w:rsid w:val="004E76E6"/>
    <w:rsid w:val="004F5A33"/>
    <w:rsid w:val="00524A9E"/>
    <w:rsid w:val="00537546"/>
    <w:rsid w:val="00542EA4"/>
    <w:rsid w:val="005F4175"/>
    <w:rsid w:val="00605A37"/>
    <w:rsid w:val="00692B34"/>
    <w:rsid w:val="006C4F33"/>
    <w:rsid w:val="00713D55"/>
    <w:rsid w:val="00740475"/>
    <w:rsid w:val="007545B6"/>
    <w:rsid w:val="007E6A05"/>
    <w:rsid w:val="008148CB"/>
    <w:rsid w:val="0081671A"/>
    <w:rsid w:val="00831DCC"/>
    <w:rsid w:val="00891934"/>
    <w:rsid w:val="008961BE"/>
    <w:rsid w:val="008A60EC"/>
    <w:rsid w:val="008C2980"/>
    <w:rsid w:val="008C6FB4"/>
    <w:rsid w:val="008E3206"/>
    <w:rsid w:val="00974E53"/>
    <w:rsid w:val="00995ADC"/>
    <w:rsid w:val="009C36DB"/>
    <w:rsid w:val="009D10E7"/>
    <w:rsid w:val="00A87612"/>
    <w:rsid w:val="00B01793"/>
    <w:rsid w:val="00B30E04"/>
    <w:rsid w:val="00BA51CE"/>
    <w:rsid w:val="00BF2601"/>
    <w:rsid w:val="00C077E5"/>
    <w:rsid w:val="00C94D8C"/>
    <w:rsid w:val="00CC3BF9"/>
    <w:rsid w:val="00D27758"/>
    <w:rsid w:val="00D7070B"/>
    <w:rsid w:val="00DA598C"/>
    <w:rsid w:val="00E1174A"/>
    <w:rsid w:val="00E60F32"/>
    <w:rsid w:val="00EE68D4"/>
    <w:rsid w:val="00F4403F"/>
    <w:rsid w:val="00F57854"/>
    <w:rsid w:val="00F71040"/>
    <w:rsid w:val="00F966DE"/>
    <w:rsid w:val="00FB61B4"/>
    <w:rsid w:val="00FD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5A3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5A3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5A3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5A3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300CC38B.dotm</Template>
  <TotalTime>129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65</cp:revision>
  <cp:lastPrinted>2025-10-10T00:50:00Z</cp:lastPrinted>
  <dcterms:created xsi:type="dcterms:W3CDTF">2025-01-24T02:56:00Z</dcterms:created>
  <dcterms:modified xsi:type="dcterms:W3CDTF">2025-10-10T02:11:00Z</dcterms:modified>
</cp:coreProperties>
</file>