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F71" w:rsidRDefault="00C63F71" w:rsidP="00C63F71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63F71" w:rsidRDefault="00C63F71" w:rsidP="00C63F7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63F71" w:rsidRDefault="00C63F71" w:rsidP="00C63F7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63F71" w:rsidRDefault="00C63F71" w:rsidP="00C63F7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63F71" w:rsidRDefault="00C63F71" w:rsidP="00C63F7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罪犯黄小锋，男，1978年6月3日出生，初中文化，</w:t>
      </w:r>
      <w:r w:rsidR="002E4D58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2E4D58" w:rsidRDefault="002E4D58" w:rsidP="002E4D5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罪犯黄小锋在服刑期间，认真遵守监规，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63F71" w:rsidRPr="00FD6AD5" w:rsidRDefault="00C63F71" w:rsidP="00C63F7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为此，根据《中华人民共和国监狱法》第二十九条、《中华人民共和国刑法》第七十八条、《中华人民共和国刑事诉讼法》第二百七十三条第二款之规定，建议对罪犯黄小锋减刑七个月。特报请裁定。</w:t>
      </w:r>
    </w:p>
    <w:p w:rsidR="00C63F71" w:rsidRDefault="00C63F71" w:rsidP="00C63F71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C63F71" w:rsidRDefault="00C63F71" w:rsidP="00C63F7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C63F71" w:rsidRDefault="00C63F71" w:rsidP="00C63F71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C63F71" w:rsidRDefault="00C63F71" w:rsidP="00C63F71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C63F71" w:rsidRDefault="00C63F71" w:rsidP="00C63F71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63F71" w:rsidRDefault="00C63F71" w:rsidP="00C63F71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C63F71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76DC6"/>
    <w:rsid w:val="0028635A"/>
    <w:rsid w:val="00297BBC"/>
    <w:rsid w:val="002B4068"/>
    <w:rsid w:val="002B415E"/>
    <w:rsid w:val="002D4E77"/>
    <w:rsid w:val="002E4D58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3B75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39FB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A09BD"/>
    <w:rsid w:val="006B28D8"/>
    <w:rsid w:val="006C6AF6"/>
    <w:rsid w:val="00713E30"/>
    <w:rsid w:val="007253F9"/>
    <w:rsid w:val="00737B7A"/>
    <w:rsid w:val="00754436"/>
    <w:rsid w:val="00796CC2"/>
    <w:rsid w:val="007A186D"/>
    <w:rsid w:val="007F19C4"/>
    <w:rsid w:val="007F3F80"/>
    <w:rsid w:val="008132F0"/>
    <w:rsid w:val="008A1776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3F71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F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6D568C-B667-4CF3-B657-A7D45058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958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