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3C" w:rsidRDefault="00FC473C" w:rsidP="00FC473C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FC473C" w:rsidRDefault="00FC473C" w:rsidP="00FC473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FC473C" w:rsidRDefault="00FC473C" w:rsidP="00FC473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FC473C" w:rsidRDefault="00FC473C" w:rsidP="00FC473C">
      <w:pPr>
        <w:spacing w:line="46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FC473C" w:rsidRDefault="00FC473C" w:rsidP="00FC473C">
      <w:pPr>
        <w:spacing w:line="4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罪犯高伟，男，1992年2月10日出生，初中文化，</w:t>
      </w:r>
      <w:r w:rsidR="00E62DD7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E643E7" w:rsidRDefault="00E643E7" w:rsidP="00E643E7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罪犯高伟在服刑期间，认真遵守监规，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FC473C" w:rsidRPr="00FD6AD5" w:rsidRDefault="00FC473C" w:rsidP="00FC473C">
      <w:pPr>
        <w:spacing w:line="4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为此，根据《中华人民共和国监狱法》第二十九条、《中华人民共和国刑法》第七十八条、《中华人民共和国刑事诉讼法》第二百七十三条第二款之规定，建议对罪犯高伟减刑七个月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剥夺政治权利减为一年</w:t>
      </w: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。特报请裁定。</w:t>
      </w:r>
    </w:p>
    <w:p w:rsidR="00FC473C" w:rsidRPr="00FD6AD5" w:rsidRDefault="00FC473C" w:rsidP="00FC473C">
      <w:pPr>
        <w:spacing w:line="46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FC473C" w:rsidRPr="00FD6AD5" w:rsidRDefault="00FC473C" w:rsidP="00FC473C">
      <w:pPr>
        <w:spacing w:line="46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FC473C" w:rsidRPr="00FD6AD5" w:rsidRDefault="00FC473C" w:rsidP="00FC473C">
      <w:pPr>
        <w:spacing w:line="46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FC473C" w:rsidRDefault="00FC473C" w:rsidP="00FC473C">
      <w:pPr>
        <w:spacing w:line="46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二〇二五年九月二十九日</w:t>
      </w:r>
    </w:p>
    <w:p w:rsidR="00FC473C" w:rsidRDefault="00FC473C" w:rsidP="00FC473C">
      <w:pPr>
        <w:spacing w:line="46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FC473C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30575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52D65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2AF1"/>
    <w:rsid w:val="00CB64D4"/>
    <w:rsid w:val="00CC4BE7"/>
    <w:rsid w:val="00CF3C17"/>
    <w:rsid w:val="00D17D99"/>
    <w:rsid w:val="00D43436"/>
    <w:rsid w:val="00D80FB6"/>
    <w:rsid w:val="00DD0251"/>
    <w:rsid w:val="00DD4BC8"/>
    <w:rsid w:val="00E0651D"/>
    <w:rsid w:val="00E06803"/>
    <w:rsid w:val="00E22FBD"/>
    <w:rsid w:val="00E27BCA"/>
    <w:rsid w:val="00E44C4B"/>
    <w:rsid w:val="00E62DD7"/>
    <w:rsid w:val="00E643E7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C473C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3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47FA1A-C016-4AD5-8282-AE3A45F5B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953</TotalTime>
  <Pages>1</Pages>
  <Words>32</Words>
  <Characters>186</Characters>
  <Application>Microsoft Office Word</Application>
  <DocSecurity>0</DocSecurity>
  <Lines>1</Lines>
  <Paragraphs>1</Paragraphs>
  <ScaleCrop>false</ScaleCrop>
  <Company>China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