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罪犯马友平，男，1985年12月4日出生，初中文化，现在四川省眉州监狱服刑。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罪犯马友平</w:t>
      </w:r>
      <w:r>
        <w:rPr>
          <w:rFonts w:hint="eastAsia" w:ascii="仿宋_GB2312" w:hAnsi="宋体" w:eastAsia="仿宋_GB2312"/>
          <w:sz w:val="32"/>
          <w:szCs w:val="32"/>
        </w:rPr>
        <w:t>在服刑期间，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认真遵守监规，接受教育改造，</w:t>
      </w:r>
      <w:r>
        <w:rPr>
          <w:rFonts w:hint="eastAsia" w:ascii="仿宋_GB2312" w:hAnsi="宋体" w:eastAsia="仿宋_GB2312"/>
          <w:sz w:val="32"/>
          <w:szCs w:val="32"/>
        </w:rPr>
        <w:t>确有悔改表现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，建议对罪犯马友平减刑六个月。特报请裁定。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眉山市中级人民法院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</w:t>
      </w:r>
    </w:p>
    <w:p>
      <w:pPr>
        <w:spacing w:line="580" w:lineRule="exact"/>
        <w:ind w:firstLine="5984" w:firstLineChars="18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四川省眉州监狱</w:t>
      </w: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二〇二五年九月二十九日</w:t>
      </w:r>
    </w:p>
    <w:p>
      <w:pPr>
        <w:spacing w:line="580" w:lineRule="exact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580" w:lineRule="exact"/>
        <w:ind w:firstLine="570"/>
        <w:rPr>
          <w:rFonts w:hint="eastAsia" w:ascii="仿宋_GB2312" w:hAnsi="宋体" w:eastAsia="仿宋_GB2312"/>
          <w:sz w:val="32"/>
          <w:szCs w:val="32"/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17F97"/>
    <w:rsid w:val="00023EFB"/>
    <w:rsid w:val="00085FDD"/>
    <w:rsid w:val="00086F62"/>
    <w:rsid w:val="001566EA"/>
    <w:rsid w:val="00170B90"/>
    <w:rsid w:val="001A41FB"/>
    <w:rsid w:val="0020340D"/>
    <w:rsid w:val="00216F8A"/>
    <w:rsid w:val="002C4F4F"/>
    <w:rsid w:val="002D56EA"/>
    <w:rsid w:val="003843A0"/>
    <w:rsid w:val="003A5734"/>
    <w:rsid w:val="003C6C77"/>
    <w:rsid w:val="004A047A"/>
    <w:rsid w:val="00514E25"/>
    <w:rsid w:val="0055603C"/>
    <w:rsid w:val="005C1C28"/>
    <w:rsid w:val="005D71CC"/>
    <w:rsid w:val="006A0199"/>
    <w:rsid w:val="006C796B"/>
    <w:rsid w:val="006F53AE"/>
    <w:rsid w:val="00747655"/>
    <w:rsid w:val="007F319C"/>
    <w:rsid w:val="00863D75"/>
    <w:rsid w:val="008A4CEA"/>
    <w:rsid w:val="008B07D7"/>
    <w:rsid w:val="008E691D"/>
    <w:rsid w:val="00A110C3"/>
    <w:rsid w:val="00A27CC2"/>
    <w:rsid w:val="00A873E4"/>
    <w:rsid w:val="00B02075"/>
    <w:rsid w:val="00B11C08"/>
    <w:rsid w:val="00C6145C"/>
    <w:rsid w:val="00CE6BE5"/>
    <w:rsid w:val="00CF0CA9"/>
    <w:rsid w:val="00CF3C6A"/>
    <w:rsid w:val="00D81EF6"/>
    <w:rsid w:val="00D82866"/>
    <w:rsid w:val="00DC080F"/>
    <w:rsid w:val="00E424A1"/>
    <w:rsid w:val="00E77154"/>
    <w:rsid w:val="00EC4916"/>
    <w:rsid w:val="00FB2A02"/>
    <w:rsid w:val="01567809"/>
    <w:rsid w:val="02537336"/>
    <w:rsid w:val="032F6C02"/>
    <w:rsid w:val="044D3622"/>
    <w:rsid w:val="0599063A"/>
    <w:rsid w:val="08B819B1"/>
    <w:rsid w:val="08C56C7D"/>
    <w:rsid w:val="094E2B22"/>
    <w:rsid w:val="0A6376E5"/>
    <w:rsid w:val="0AEA46C2"/>
    <w:rsid w:val="0CBB515E"/>
    <w:rsid w:val="0D900053"/>
    <w:rsid w:val="0DA60BEB"/>
    <w:rsid w:val="0E000C15"/>
    <w:rsid w:val="0E171C13"/>
    <w:rsid w:val="0E78496F"/>
    <w:rsid w:val="0E9D2808"/>
    <w:rsid w:val="10972D46"/>
    <w:rsid w:val="10D9685C"/>
    <w:rsid w:val="11C6511F"/>
    <w:rsid w:val="135C3763"/>
    <w:rsid w:val="1463485B"/>
    <w:rsid w:val="147C2E78"/>
    <w:rsid w:val="14A63E5C"/>
    <w:rsid w:val="186F04D9"/>
    <w:rsid w:val="18C77EAC"/>
    <w:rsid w:val="18D14987"/>
    <w:rsid w:val="1A4538DA"/>
    <w:rsid w:val="1A9D23ED"/>
    <w:rsid w:val="1AED0BD1"/>
    <w:rsid w:val="1B7B0EED"/>
    <w:rsid w:val="1E640510"/>
    <w:rsid w:val="1F1163AE"/>
    <w:rsid w:val="1F5E54F4"/>
    <w:rsid w:val="1F8B7DC9"/>
    <w:rsid w:val="201E763A"/>
    <w:rsid w:val="23467786"/>
    <w:rsid w:val="2422311F"/>
    <w:rsid w:val="24717F97"/>
    <w:rsid w:val="259A1443"/>
    <w:rsid w:val="25AF0813"/>
    <w:rsid w:val="25D128DD"/>
    <w:rsid w:val="2693062B"/>
    <w:rsid w:val="272F2C4F"/>
    <w:rsid w:val="27405D2B"/>
    <w:rsid w:val="291C720A"/>
    <w:rsid w:val="299647F1"/>
    <w:rsid w:val="29F15BF6"/>
    <w:rsid w:val="2A4B5B7F"/>
    <w:rsid w:val="2A711E2E"/>
    <w:rsid w:val="2B9276A3"/>
    <w:rsid w:val="2BE071C1"/>
    <w:rsid w:val="2CB120CC"/>
    <w:rsid w:val="2D25786F"/>
    <w:rsid w:val="2D3D6C86"/>
    <w:rsid w:val="2D9A2AD1"/>
    <w:rsid w:val="2DD017DC"/>
    <w:rsid w:val="2EF36159"/>
    <w:rsid w:val="3020631E"/>
    <w:rsid w:val="30DB5CC4"/>
    <w:rsid w:val="31683F1A"/>
    <w:rsid w:val="32F0247F"/>
    <w:rsid w:val="3394294F"/>
    <w:rsid w:val="354231E7"/>
    <w:rsid w:val="36F96296"/>
    <w:rsid w:val="370F46E6"/>
    <w:rsid w:val="38021135"/>
    <w:rsid w:val="3A131A45"/>
    <w:rsid w:val="3A1E7DD2"/>
    <w:rsid w:val="3B034D09"/>
    <w:rsid w:val="3CFD6B68"/>
    <w:rsid w:val="3D5B09D4"/>
    <w:rsid w:val="3D7D1666"/>
    <w:rsid w:val="3D8950F3"/>
    <w:rsid w:val="3E424905"/>
    <w:rsid w:val="3EEA0EE0"/>
    <w:rsid w:val="3F2852A8"/>
    <w:rsid w:val="414672DE"/>
    <w:rsid w:val="44DC0588"/>
    <w:rsid w:val="45192C71"/>
    <w:rsid w:val="460210B8"/>
    <w:rsid w:val="48C64EB2"/>
    <w:rsid w:val="493F74B3"/>
    <w:rsid w:val="49770214"/>
    <w:rsid w:val="4A472587"/>
    <w:rsid w:val="4BA15204"/>
    <w:rsid w:val="4C067A38"/>
    <w:rsid w:val="4D6E7A51"/>
    <w:rsid w:val="4EAC0B1C"/>
    <w:rsid w:val="4F226704"/>
    <w:rsid w:val="4FB72EE8"/>
    <w:rsid w:val="508D4A85"/>
    <w:rsid w:val="51AB6B1F"/>
    <w:rsid w:val="52644680"/>
    <w:rsid w:val="52A56C5A"/>
    <w:rsid w:val="54073184"/>
    <w:rsid w:val="575B5325"/>
    <w:rsid w:val="585F2D08"/>
    <w:rsid w:val="587E042C"/>
    <w:rsid w:val="59CD098A"/>
    <w:rsid w:val="5A2055FA"/>
    <w:rsid w:val="5CC73F2D"/>
    <w:rsid w:val="5D120E16"/>
    <w:rsid w:val="5E826D4B"/>
    <w:rsid w:val="5F3E74E2"/>
    <w:rsid w:val="5F4A095A"/>
    <w:rsid w:val="5FD03F9A"/>
    <w:rsid w:val="600B1A6B"/>
    <w:rsid w:val="61164F5D"/>
    <w:rsid w:val="63D71B7D"/>
    <w:rsid w:val="64945442"/>
    <w:rsid w:val="65713C88"/>
    <w:rsid w:val="65EA64CC"/>
    <w:rsid w:val="66CF2E76"/>
    <w:rsid w:val="682B599E"/>
    <w:rsid w:val="685B0894"/>
    <w:rsid w:val="68AF3BEB"/>
    <w:rsid w:val="6A32754E"/>
    <w:rsid w:val="6B742319"/>
    <w:rsid w:val="6D673A11"/>
    <w:rsid w:val="6FB16FB6"/>
    <w:rsid w:val="70FC0FE4"/>
    <w:rsid w:val="71637BF9"/>
    <w:rsid w:val="71D30AF6"/>
    <w:rsid w:val="73CC6A7F"/>
    <w:rsid w:val="73D85266"/>
    <w:rsid w:val="74252D4D"/>
    <w:rsid w:val="745671DF"/>
    <w:rsid w:val="747E4804"/>
    <w:rsid w:val="751A19CB"/>
    <w:rsid w:val="77583B2E"/>
    <w:rsid w:val="77913D8A"/>
    <w:rsid w:val="78F93E41"/>
    <w:rsid w:val="794A0D37"/>
    <w:rsid w:val="798D0177"/>
    <w:rsid w:val="79EC152D"/>
    <w:rsid w:val="7BA54D8B"/>
    <w:rsid w:val="7BCE2D80"/>
    <w:rsid w:val="7D8254BB"/>
    <w:rsid w:val="7EE40983"/>
    <w:rsid w:val="7FC3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C2A14BC3.dotm</Template>
  <Pages>48</Pages>
  <Words>2997</Words>
  <Characters>17083</Characters>
  <Lines>142</Lines>
  <Paragraphs>40</Paragraphs>
  <TotalTime>0</TotalTime>
  <ScaleCrop>false</ScaleCrop>
  <LinksUpToDate>false</LinksUpToDate>
  <CharactersWithSpaces>20040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2025-08-05T07:40:00Z</dcterms:created>
  <dc:creator>6114</dc:creator>
  <cp:lastModifiedBy>6336</cp:lastModifiedBy>
  <dcterms:modified xsi:type="dcterms:W3CDTF">2025-09-30T07:32:21Z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956D33C7E5E94B5983F2E4DDF1888F86</vt:lpwstr>
  </property>
</Properties>
</file>