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40E" w:rsidRDefault="0062740E" w:rsidP="0062740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2740E" w:rsidRDefault="0062740E" w:rsidP="0062740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2740E" w:rsidRDefault="0062740E" w:rsidP="0062740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2740E" w:rsidRDefault="0062740E" w:rsidP="0062740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2740E" w:rsidRDefault="0062740E" w:rsidP="006274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罪犯陈西，男，1993年2月2</w:t>
      </w:r>
      <w:r w:rsidR="00CB1CE7">
        <w:rPr>
          <w:rFonts w:ascii="仿宋" w:eastAsia="仿宋" w:hAnsi="仿宋" w:hint="eastAsia"/>
          <w:sz w:val="32"/>
          <w:szCs w:val="32"/>
        </w:rPr>
        <w:t>日出生，</w:t>
      </w:r>
      <w:r>
        <w:rPr>
          <w:rFonts w:ascii="仿宋" w:eastAsia="仿宋" w:hAnsi="仿宋" w:hint="eastAsia"/>
          <w:sz w:val="32"/>
          <w:szCs w:val="32"/>
        </w:rPr>
        <w:t>初中文化，</w:t>
      </w:r>
      <w:r w:rsidR="00CB1CE7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B20D78" w:rsidRDefault="00B20D78" w:rsidP="00B20D7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罪犯陈西在服刑期间，认真遵守监规，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62740E" w:rsidRPr="00FD6AD5" w:rsidRDefault="0062740E" w:rsidP="0062740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为此，根据《中华人民共和国监狱法》第二十九条、《中华人民共和国刑法》第七十八条、《中华人民共和国刑事诉讼法》第二百七十三条第二款之规定，建议对罪犯陈西减刑七个月。特报请裁定。</w:t>
      </w:r>
    </w:p>
    <w:p w:rsidR="0062740E" w:rsidRPr="00FD6AD5" w:rsidRDefault="0062740E" w:rsidP="0062740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2740E" w:rsidRDefault="0062740E" w:rsidP="0062740E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62740E" w:rsidRDefault="0062740E" w:rsidP="0062740E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62740E" w:rsidRDefault="0062740E" w:rsidP="0062740E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62740E" w:rsidRDefault="0062740E" w:rsidP="0062740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62740E" w:rsidRDefault="0062740E" w:rsidP="0062740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47BC" w:rsidRPr="001F4F62" w:rsidRDefault="003547BC" w:rsidP="0062740E">
      <w:bookmarkStart w:id="0" w:name="_GoBack"/>
      <w:bookmarkEnd w:id="0"/>
    </w:p>
    <w:sectPr w:rsidR="003547BC" w:rsidRPr="001F4F62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369C3"/>
    <w:rsid w:val="00041ECC"/>
    <w:rsid w:val="00053C0D"/>
    <w:rsid w:val="000A1BF2"/>
    <w:rsid w:val="000C5943"/>
    <w:rsid w:val="000F2F13"/>
    <w:rsid w:val="0011056E"/>
    <w:rsid w:val="001226FC"/>
    <w:rsid w:val="0013552F"/>
    <w:rsid w:val="00145AF5"/>
    <w:rsid w:val="00176B00"/>
    <w:rsid w:val="00187631"/>
    <w:rsid w:val="001A0C26"/>
    <w:rsid w:val="001D1C20"/>
    <w:rsid w:val="001F27DB"/>
    <w:rsid w:val="001F4F62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C40FA"/>
    <w:rsid w:val="002D4E77"/>
    <w:rsid w:val="002F55FD"/>
    <w:rsid w:val="00312EDD"/>
    <w:rsid w:val="00326231"/>
    <w:rsid w:val="00334849"/>
    <w:rsid w:val="00343D07"/>
    <w:rsid w:val="003547BC"/>
    <w:rsid w:val="00370137"/>
    <w:rsid w:val="0037053A"/>
    <w:rsid w:val="003723C7"/>
    <w:rsid w:val="003A16BF"/>
    <w:rsid w:val="003A1C87"/>
    <w:rsid w:val="003A31DA"/>
    <w:rsid w:val="003C532D"/>
    <w:rsid w:val="003F225A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5F5F63"/>
    <w:rsid w:val="00610084"/>
    <w:rsid w:val="0062740E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9E3304"/>
    <w:rsid w:val="00A923CB"/>
    <w:rsid w:val="00AB567B"/>
    <w:rsid w:val="00AD4234"/>
    <w:rsid w:val="00B20D78"/>
    <w:rsid w:val="00B222D3"/>
    <w:rsid w:val="00B83387"/>
    <w:rsid w:val="00B925B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A7FDF"/>
    <w:rsid w:val="00CB1CE7"/>
    <w:rsid w:val="00CB64D4"/>
    <w:rsid w:val="00CC4BE7"/>
    <w:rsid w:val="00CE51FC"/>
    <w:rsid w:val="00D17D99"/>
    <w:rsid w:val="00D43436"/>
    <w:rsid w:val="00D80FB6"/>
    <w:rsid w:val="00DD0251"/>
    <w:rsid w:val="00DD7313"/>
    <w:rsid w:val="00E0651D"/>
    <w:rsid w:val="00E06803"/>
    <w:rsid w:val="00E22FBD"/>
    <w:rsid w:val="00E27BCA"/>
    <w:rsid w:val="00E44C4B"/>
    <w:rsid w:val="00E56D0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072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43331E-CEEF-4D38-A695-D3CFF1D4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958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139</cp:revision>
  <cp:lastPrinted>2022-06-22T02:19:00Z</cp:lastPrinted>
  <dcterms:created xsi:type="dcterms:W3CDTF">2022-03-23T06:35:00Z</dcterms:created>
  <dcterms:modified xsi:type="dcterms:W3CDTF">2025-10-10T06:06:00Z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