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EB" w:rsidRDefault="002412EB" w:rsidP="002412EB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412EB" w:rsidRDefault="002412EB" w:rsidP="002412E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412EB" w:rsidRDefault="002412EB" w:rsidP="002412E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412EB" w:rsidRDefault="002412EB" w:rsidP="002412E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412EB" w:rsidRDefault="002412EB" w:rsidP="002412E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罪犯钟涛，男，1993年12月25日出生，初中文化，</w:t>
      </w:r>
      <w:r w:rsidR="0086068A">
        <w:rPr>
          <w:rFonts w:ascii="仿宋" w:eastAsia="仿宋" w:hAnsi="仿宋" w:hint="eastAsia"/>
          <w:sz w:val="32"/>
          <w:szCs w:val="32"/>
        </w:rPr>
        <w:t>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86068A" w:rsidRDefault="0086068A" w:rsidP="0086068A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罪犯钟涛在服刑期间，认真遵守监规，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2412EB" w:rsidRPr="00FD6AD5" w:rsidRDefault="002412EB" w:rsidP="002412E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为此，根据《中华人民共和国监狱法》第二十九条、《中华人民共和国刑法》第七十八条、《中华人民共和国刑事诉讼法》第二百七十三条第二款之规定，建议对罪犯钟涛减刑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五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2412EB" w:rsidRPr="00FD6AD5" w:rsidRDefault="002412EB" w:rsidP="002412E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412EB" w:rsidRPr="00FD6AD5" w:rsidRDefault="002412EB" w:rsidP="002412E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412EB" w:rsidRDefault="002412EB" w:rsidP="002412EB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2412EB" w:rsidRDefault="002412EB" w:rsidP="002412EB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2412EB" w:rsidRDefault="002412EB" w:rsidP="002412EB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2412EB" w:rsidRDefault="002412EB" w:rsidP="002412EB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E78DF" w:rsidRPr="00E82017" w:rsidRDefault="001E78DF" w:rsidP="002412EB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A3FC0"/>
    <w:rsid w:val="001D1C20"/>
    <w:rsid w:val="001D5A35"/>
    <w:rsid w:val="001E78DF"/>
    <w:rsid w:val="001F27DB"/>
    <w:rsid w:val="00206123"/>
    <w:rsid w:val="002263B6"/>
    <w:rsid w:val="00230197"/>
    <w:rsid w:val="002321DD"/>
    <w:rsid w:val="002412EB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00C29"/>
    <w:rsid w:val="00610084"/>
    <w:rsid w:val="006319D4"/>
    <w:rsid w:val="00631B93"/>
    <w:rsid w:val="00635D31"/>
    <w:rsid w:val="006426E3"/>
    <w:rsid w:val="00643F73"/>
    <w:rsid w:val="00654581"/>
    <w:rsid w:val="006714E5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B2B"/>
    <w:rsid w:val="007F19C4"/>
    <w:rsid w:val="007F3F80"/>
    <w:rsid w:val="008132F0"/>
    <w:rsid w:val="00843AE6"/>
    <w:rsid w:val="0086068A"/>
    <w:rsid w:val="008C7E69"/>
    <w:rsid w:val="009057B9"/>
    <w:rsid w:val="009266A1"/>
    <w:rsid w:val="00951194"/>
    <w:rsid w:val="009A3700"/>
    <w:rsid w:val="00A04AED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1C39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5F5C39-82CA-4B6E-9655-0E3EF588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948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2025-10-10T06:31:00Z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