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B74" w:rsidRDefault="0042788C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257B74" w:rsidRDefault="0042788C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257B74" w:rsidRDefault="00257B74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42788C" w:rsidRDefault="0042788C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罪犯钟家旭,男，</w:t>
      </w:r>
      <w:r>
        <w:rPr>
          <w:rFonts w:ascii="仿宋" w:eastAsia="仿宋" w:hAnsi="仿宋"/>
          <w:sz w:val="32"/>
          <w:szCs w:val="32"/>
        </w:rPr>
        <w:t>1963年8月25日</w:t>
      </w:r>
      <w:r>
        <w:rPr>
          <w:rFonts w:ascii="仿宋" w:eastAsia="仿宋" w:hAnsi="仿宋" w:hint="eastAsia"/>
          <w:sz w:val="32"/>
          <w:szCs w:val="32"/>
        </w:rPr>
        <w:t>出生，初中文化。现在四川省眉州监狱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服刑</w:t>
      </w:r>
    </w:p>
    <w:p w:rsidR="00257B74" w:rsidRPr="0042788C" w:rsidRDefault="0042788C" w:rsidP="0042788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罪犯钟家旭在服刑期间，认真遵守监规，接受教育改造，确有悔改表现。</w:t>
      </w:r>
    </w:p>
    <w:p w:rsidR="00257B74" w:rsidRDefault="0042788C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为此，根据《中华人民共和国监狱法》第二十九条、《中华人民共和国刑法》第七十八条、《中华人民共和国刑事诉讼法》第二百七十三条第二款之规定，建议对罪犯钟家旭减刑七个月。特报请裁定。</w:t>
      </w:r>
    </w:p>
    <w:p w:rsidR="00257B74" w:rsidRDefault="0042788C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257B74" w:rsidRDefault="0042788C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257B74" w:rsidRDefault="00257B74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257B74" w:rsidRDefault="0042788C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257B74" w:rsidRDefault="0042788C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二0二五年九月二十九日</w:t>
      </w:r>
    </w:p>
    <w:p w:rsidR="00257B74" w:rsidRDefault="00257B74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257B74" w:rsidRDefault="00257B74">
      <w:pPr>
        <w:spacing w:line="580" w:lineRule="exact"/>
        <w:rPr>
          <w:rFonts w:ascii="仿宋" w:eastAsia="仿宋" w:hAnsi="仿宋"/>
          <w:sz w:val="32"/>
          <w:szCs w:val="32"/>
        </w:rPr>
        <w:sectPr w:rsidR="00257B74">
          <w:pgSz w:w="11906" w:h="16838"/>
          <w:pgMar w:top="1440" w:right="1080" w:bottom="1440" w:left="1080" w:header="851" w:footer="992" w:gutter="0"/>
          <w:pgNumType w:start="1"/>
          <w:cols w:space="720"/>
          <w:docGrid w:type="lines" w:linePitch="312"/>
        </w:sectPr>
      </w:pPr>
    </w:p>
    <w:p w:rsidR="00257B74" w:rsidRDefault="00257B74">
      <w:pPr>
        <w:sectPr w:rsidR="00257B74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257B74" w:rsidRDefault="00257B74">
      <w:pPr>
        <w:sectPr w:rsidR="00257B74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257B74" w:rsidRDefault="00257B74">
      <w:pPr>
        <w:sectPr w:rsidR="00257B74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257B74" w:rsidRDefault="00257B74"/>
    <w:sectPr w:rsidR="00257B74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88C" w:rsidRDefault="0042788C" w:rsidP="0042788C">
      <w:r>
        <w:separator/>
      </w:r>
    </w:p>
  </w:endnote>
  <w:endnote w:type="continuationSeparator" w:id="0">
    <w:p w:rsidR="0042788C" w:rsidRDefault="0042788C" w:rsidP="0042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88C" w:rsidRDefault="0042788C" w:rsidP="0042788C">
      <w:r>
        <w:separator/>
      </w:r>
    </w:p>
  </w:footnote>
  <w:footnote w:type="continuationSeparator" w:id="0">
    <w:p w:rsidR="0042788C" w:rsidRDefault="0042788C" w:rsidP="00427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B74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2788C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16B0B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6761A6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1227</TotalTime>
  <Pages>1</Pages>
  <Words>196</Words>
  <Characters>21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5</cp:revision>
  <dcterms:created xsi:type="dcterms:W3CDTF">2025-08-07T07:42:00Z</dcterms:created>
  <dcterms:modified xsi:type="dcterms:W3CDTF">2025-10-09T01:41:00Z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